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E689A" w14:textId="77777777" w:rsidR="000F0714" w:rsidRPr="005C0270" w:rsidRDefault="000F0714" w:rsidP="000F0714">
      <w:pPr>
        <w:pStyle w:val="a7"/>
        <w:jc w:val="center"/>
      </w:pPr>
      <w:r w:rsidRPr="005C0270">
        <w:t xml:space="preserve">Сводная ведомость результатов </w:t>
      </w:r>
      <w:r w:rsidR="004654AF" w:rsidRPr="005C0270">
        <w:t xml:space="preserve">проведения </w:t>
      </w:r>
      <w:r w:rsidRPr="005C0270">
        <w:t>специальной оценки условий труда</w:t>
      </w:r>
    </w:p>
    <w:p w14:paraId="156FC06D" w14:textId="77777777" w:rsidR="00B3448B" w:rsidRPr="005C0270" w:rsidRDefault="00B3448B" w:rsidP="00B3448B"/>
    <w:p w14:paraId="7B35DF53" w14:textId="77777777" w:rsidR="00B3448B" w:rsidRPr="005C0270" w:rsidRDefault="00B3448B" w:rsidP="00B3448B">
      <w:r w:rsidRPr="005C0270">
        <w:t>Наименование организации:</w:t>
      </w:r>
      <w:r w:rsidRPr="005C0270">
        <w:rPr>
          <w:rStyle w:val="a9"/>
        </w:rPr>
        <w:t xml:space="preserve"> </w:t>
      </w:r>
      <w:r w:rsidRPr="005C0270">
        <w:rPr>
          <w:rStyle w:val="a9"/>
        </w:rPr>
        <w:fldChar w:fldCharType="begin"/>
      </w:r>
      <w:r w:rsidRPr="005C0270">
        <w:rPr>
          <w:rStyle w:val="a9"/>
        </w:rPr>
        <w:instrText xml:space="preserve"> DOCVARIABLE </w:instrText>
      </w:r>
      <w:r w:rsidR="00EA3306" w:rsidRPr="005C0270">
        <w:rPr>
          <w:rStyle w:val="a9"/>
        </w:rPr>
        <w:instrText>ceh_info</w:instrText>
      </w:r>
      <w:r w:rsidRPr="005C0270">
        <w:rPr>
          <w:rStyle w:val="a9"/>
        </w:rPr>
        <w:instrText xml:space="preserve"> \* MERGEFORMAT </w:instrText>
      </w:r>
      <w:r w:rsidRPr="005C0270">
        <w:rPr>
          <w:rStyle w:val="a9"/>
        </w:rPr>
        <w:fldChar w:fldCharType="separate"/>
      </w:r>
      <w:r w:rsidR="00377F04" w:rsidRPr="00377F04">
        <w:rPr>
          <w:rStyle w:val="a9"/>
        </w:rPr>
        <w:t>Акционерное общество "Енисейское речное пароходство"</w:t>
      </w:r>
      <w:r w:rsidRPr="005C0270">
        <w:rPr>
          <w:rStyle w:val="a9"/>
        </w:rPr>
        <w:fldChar w:fldCharType="end"/>
      </w:r>
      <w:r w:rsidRPr="005C0270">
        <w:rPr>
          <w:rStyle w:val="a9"/>
        </w:rPr>
        <w:t> </w:t>
      </w:r>
    </w:p>
    <w:p w14:paraId="5CC5692A" w14:textId="77777777" w:rsidR="00F06873" w:rsidRPr="005C0270" w:rsidRDefault="00F06873" w:rsidP="004654AF">
      <w:pPr>
        <w:suppressAutoHyphens/>
        <w:jc w:val="right"/>
      </w:pPr>
      <w:r w:rsidRPr="005C0270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5C0270" w14:paraId="5405E058" w14:textId="7777777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1C604D65" w14:textId="77777777" w:rsidR="004654AF" w:rsidRPr="005C0270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5C0270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3585ED11" w14:textId="77777777" w:rsidR="004654AF" w:rsidRPr="005C0270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6DE462B0" w14:textId="77777777" w:rsidR="004654AF" w:rsidRPr="005C0270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6DAAFF02" w14:textId="77777777" w:rsidR="004654AF" w:rsidRPr="005C0270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5C0270" w14:paraId="1F6B941B" w14:textId="7777777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007C6A1D" w14:textId="77777777" w:rsidR="004654A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3FFF7B5B" w14:textId="77777777" w:rsidR="004654AF" w:rsidRPr="005C0270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472C1AF7" w14:textId="77777777" w:rsidR="004654A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021350EC" w14:textId="77777777" w:rsidR="004654A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3A142362" w14:textId="77777777" w:rsidR="004654A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319E428B" w14:textId="77777777" w:rsidR="004654A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5C0270" w14:paraId="7CD2E2BA" w14:textId="7777777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7D1D9FD4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748987EA" w14:textId="77777777" w:rsidR="00AF1EDF" w:rsidRPr="005C0270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5B301E9B" w14:textId="77777777" w:rsidR="00AF1EDF" w:rsidRPr="005C0270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60131139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5688ADA5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547A6908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771C4CCB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13BAEF60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057DF172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4BA46566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5C0270" w14:paraId="6FA027AC" w14:textId="77777777" w:rsidTr="004654AF">
        <w:trPr>
          <w:jc w:val="center"/>
        </w:trPr>
        <w:tc>
          <w:tcPr>
            <w:tcW w:w="3518" w:type="dxa"/>
            <w:vAlign w:val="center"/>
          </w:tcPr>
          <w:p w14:paraId="4150F042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591DE306" w14:textId="77777777" w:rsidR="00AF1EDF" w:rsidRPr="005C0270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A9B4F38" w14:textId="77777777" w:rsidR="00AF1EDF" w:rsidRPr="005C0270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633B02B7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69E40B7B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6C996830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543EF8F7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0EE1FB91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E7CA95E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5F7A3DC2" w14:textId="77777777" w:rsidR="00AF1EDF" w:rsidRPr="005C0270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027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5C0270" w14:paraId="3674AE73" w14:textId="77777777" w:rsidTr="004654AF">
        <w:trPr>
          <w:jc w:val="center"/>
        </w:trPr>
        <w:tc>
          <w:tcPr>
            <w:tcW w:w="3518" w:type="dxa"/>
            <w:vAlign w:val="center"/>
          </w:tcPr>
          <w:p w14:paraId="6E1ED669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5C0270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30146DC3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3118" w:type="dxa"/>
            <w:vAlign w:val="center"/>
          </w:tcPr>
          <w:p w14:paraId="1AC38FCF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1063" w:type="dxa"/>
            <w:vAlign w:val="center"/>
          </w:tcPr>
          <w:p w14:paraId="5B70B3FE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0DB5EF2B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169" w:type="dxa"/>
            <w:vAlign w:val="center"/>
          </w:tcPr>
          <w:p w14:paraId="17A4FA92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69" w:type="dxa"/>
            <w:vAlign w:val="center"/>
          </w:tcPr>
          <w:p w14:paraId="2F2D847D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169" w:type="dxa"/>
            <w:vAlign w:val="center"/>
          </w:tcPr>
          <w:p w14:paraId="004073E6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  <w:vAlign w:val="center"/>
          </w:tcPr>
          <w:p w14:paraId="43AAF2C8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030AD4A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5C0270" w14:paraId="2A50869B" w14:textId="77777777" w:rsidTr="004654AF">
        <w:trPr>
          <w:jc w:val="center"/>
        </w:trPr>
        <w:tc>
          <w:tcPr>
            <w:tcW w:w="3518" w:type="dxa"/>
            <w:vAlign w:val="center"/>
          </w:tcPr>
          <w:p w14:paraId="35553EF4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5C0270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225CF3EE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3118" w:type="dxa"/>
            <w:vAlign w:val="center"/>
          </w:tcPr>
          <w:p w14:paraId="6306AA68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1063" w:type="dxa"/>
            <w:vAlign w:val="center"/>
          </w:tcPr>
          <w:p w14:paraId="11C4336C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2EF56F55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169" w:type="dxa"/>
            <w:vAlign w:val="center"/>
          </w:tcPr>
          <w:p w14:paraId="18BCD318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69" w:type="dxa"/>
            <w:vAlign w:val="center"/>
          </w:tcPr>
          <w:p w14:paraId="1EFAF093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169" w:type="dxa"/>
            <w:vAlign w:val="center"/>
          </w:tcPr>
          <w:p w14:paraId="1BEBFB5D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  <w:vAlign w:val="center"/>
          </w:tcPr>
          <w:p w14:paraId="4716EEF5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5DA147B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5C0270" w14:paraId="4A97D76B" w14:textId="77777777" w:rsidTr="004654AF">
        <w:trPr>
          <w:jc w:val="center"/>
        </w:trPr>
        <w:tc>
          <w:tcPr>
            <w:tcW w:w="3518" w:type="dxa"/>
            <w:vAlign w:val="center"/>
          </w:tcPr>
          <w:p w14:paraId="6E48AC91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5C0270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751122B8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3118" w:type="dxa"/>
            <w:vAlign w:val="center"/>
          </w:tcPr>
          <w:p w14:paraId="2D6DEA5A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063" w:type="dxa"/>
            <w:vAlign w:val="center"/>
          </w:tcPr>
          <w:p w14:paraId="6CC43BC2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F35831A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14:paraId="02F35F94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14:paraId="4DA67028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05297BA4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378E32D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FAFE958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5C0270" w14:paraId="5C19B648" w14:textId="77777777" w:rsidTr="004654AF">
        <w:trPr>
          <w:jc w:val="center"/>
        </w:trPr>
        <w:tc>
          <w:tcPr>
            <w:tcW w:w="3518" w:type="dxa"/>
            <w:vAlign w:val="center"/>
          </w:tcPr>
          <w:p w14:paraId="3E3006DA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5C0270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383B103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7E2A956E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42B398E4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7EFD4D73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569120D3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8A515CC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041F01B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4CA4E9BD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DA7DEC2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5C0270" w14:paraId="64D9BD5A" w14:textId="77777777" w:rsidTr="004654AF">
        <w:trPr>
          <w:jc w:val="center"/>
        </w:trPr>
        <w:tc>
          <w:tcPr>
            <w:tcW w:w="3518" w:type="dxa"/>
            <w:vAlign w:val="center"/>
          </w:tcPr>
          <w:p w14:paraId="6172C118" w14:textId="77777777" w:rsidR="00AF1EDF" w:rsidRPr="005C0270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5C0270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0A66A6DD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1F1C2A67" w14:textId="77777777" w:rsidR="00AF1EDF" w:rsidRPr="005C0270" w:rsidRDefault="00377F0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16937B26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2E83074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097AF34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629284C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13FBAD40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39322839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543DE07B" w14:textId="77777777" w:rsidR="00AF1EDF" w:rsidRPr="005C0270" w:rsidRDefault="00377F0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10420A67" w14:textId="77777777" w:rsidR="00F06873" w:rsidRPr="005C0270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5095C9B0" w14:textId="77777777" w:rsidR="00377F04" w:rsidRDefault="00F06873" w:rsidP="00377F04">
      <w:pPr>
        <w:jc w:val="right"/>
        <w:rPr>
          <w:sz w:val="20"/>
        </w:rPr>
      </w:pPr>
      <w:r w:rsidRPr="005C0270">
        <w:t>Таблица 2</w:t>
      </w:r>
      <w:r w:rsidR="00377F04">
        <w:fldChar w:fldCharType="begin"/>
      </w:r>
      <w:r w:rsidR="00377F04">
        <w:instrText xml:space="preserve"> INCLUDETEXT  "C:\\Users\\Daria\\Desktop\\работа\\СОУТ\\база ЭЭ\\ARMv51_files\\sv_ved_org_75.xml" \! \t "C:\\Program Files (x86)\\Аттестация-5.1\\xsl\\per_rm\\form2_01.xsl"  \* MERGEFORMAT </w:instrText>
      </w:r>
      <w:r w:rsidR="00377F04"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93"/>
        <w:gridCol w:w="3046"/>
        <w:gridCol w:w="375"/>
        <w:gridCol w:w="340"/>
        <w:gridCol w:w="439"/>
        <w:gridCol w:w="375"/>
        <w:gridCol w:w="340"/>
        <w:gridCol w:w="439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635"/>
        <w:gridCol w:w="636"/>
        <w:gridCol w:w="636"/>
        <w:gridCol w:w="636"/>
        <w:gridCol w:w="636"/>
        <w:gridCol w:w="483"/>
        <w:gridCol w:w="439"/>
      </w:tblGrid>
      <w:tr w:rsidR="00377F04" w14:paraId="7020010E" w14:textId="77777777">
        <w:trPr>
          <w:divId w:val="2142727299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74E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EAE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009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C280845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06D22306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6965C7E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11673A46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0334381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09B18EEC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7BC4AC27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30D4BC1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377F04" w14:paraId="78A6A305" w14:textId="77777777">
        <w:trPr>
          <w:divId w:val="2142727299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55D0A" w14:textId="77777777" w:rsidR="00377F04" w:rsidRDefault="00377F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F124A" w14:textId="77777777" w:rsidR="00377F04" w:rsidRDefault="00377F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644D6990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08D79A80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24EC42A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32C86AC8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4DB5473C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3E7A94B3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7FA770F0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55A4A631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28887B25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16E91003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06180734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62D90DA3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3BED0573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14:paraId="0EF6E173" w14:textId="77777777" w:rsidR="00377F04" w:rsidRDefault="00377F0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3B5FF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9BA79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38EB3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61B3A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F74BB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E2304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23EAD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B2DBD" w14:textId="77777777" w:rsidR="00377F04" w:rsidRDefault="00377F04">
            <w:pPr>
              <w:jc w:val="center"/>
              <w:rPr>
                <w:sz w:val="16"/>
                <w:szCs w:val="16"/>
              </w:rPr>
            </w:pPr>
          </w:p>
        </w:tc>
      </w:tr>
      <w:tr w:rsidR="00377F04" w14:paraId="64E50954" w14:textId="77777777">
        <w:trPr>
          <w:divId w:val="2142727299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8DE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1D7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D46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943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285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DCE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BC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266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A37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F88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1E45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AB2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DCF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12A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25A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53D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D7C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2F5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453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FCF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91C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0E7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F61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42A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377F04" w14:paraId="44C9A3A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3D2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«ЕРП» Подтесовская ремонтно-эксплуатационная база флота</w:t>
            </w:r>
          </w:p>
        </w:tc>
      </w:tr>
      <w:tr w:rsidR="00377F04" w14:paraId="3E6D1CD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934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Бункерстанция-13 (03), пр.Р16К (бункерстанция механизированная)</w:t>
            </w:r>
          </w:p>
        </w:tc>
      </w:tr>
      <w:tr w:rsidR="00377F04" w14:paraId="60C363C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88E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06.03-фл.Подт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AD3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механика-шкипер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F29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A6B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D68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75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952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975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D89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D9D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0B7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9A7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3A1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2AF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FE7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82E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204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826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159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FC1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981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5E8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5EE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07A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52A7D3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8E0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Бункерстанция-15 (04), пр.Р16К (бункерстанция)</w:t>
            </w:r>
          </w:p>
        </w:tc>
      </w:tr>
      <w:tr w:rsidR="00377F04" w14:paraId="02F1AC8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1E5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B16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механика-шкипер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EDA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20B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324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963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97C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69A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61F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C3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EB0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373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1CD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389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9FB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1E8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1FB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1C6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B27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1D0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E90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A82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7EC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30D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E14B21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34B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ЛХ-9182 (06), пр. ФИН-100 (лихтер сухогрузный)</w:t>
            </w:r>
          </w:p>
        </w:tc>
      </w:tr>
      <w:tr w:rsidR="00377F04" w14:paraId="2C6B4A3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0C2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05.06-фл.Подт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A8A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6B8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FED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8BC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1F3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517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301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39D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230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508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D12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B26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F1D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A2F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0ED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26F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988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CE8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D1F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64B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EC9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135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DD5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36055A7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B80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СПК 49/25 (12), пр. Д 9030 (несамоходный плавучий кран)</w:t>
            </w:r>
          </w:p>
        </w:tc>
      </w:tr>
      <w:tr w:rsidR="00377F04" w14:paraId="3F4722D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2EF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B5A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E4E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D59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074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5E2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6AF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EAA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CFB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B69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8CD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82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E96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FB6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132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262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53C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46E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193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1E5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912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5B4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3DD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92B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2D275E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16E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"Дмитров" (37), пр. 21-88 (сухогрузный)</w:t>
            </w:r>
          </w:p>
        </w:tc>
      </w:tr>
      <w:tr w:rsidR="00377F04" w14:paraId="6BC2FA4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1AA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14.37-фл.Подт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C83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499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0C52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4C8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7D2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951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18B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12A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0E9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E1A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CE8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572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50E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5AD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02A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07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3E0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622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86E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C4E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6D68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CF6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09A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293F1D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98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"ГТ-11" (50), пр. 27-410 (сухогрузный)</w:t>
            </w:r>
          </w:p>
        </w:tc>
      </w:tr>
      <w:tr w:rsidR="00377F04" w14:paraId="29B7D83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272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86E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DE0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B12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61E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32A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42C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0BA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6AD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CB7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649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B8B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5A7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DDB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A9F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608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4B1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14E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990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A71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B50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F11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232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8F1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35464F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DAE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CA1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– 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9B5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608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378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56E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6A3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39B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F2D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E74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E24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B29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AB0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8A8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D85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332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75A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CEC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736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975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C85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DE2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755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E1F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25A51A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105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2945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73C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937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654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C15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394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E52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D27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380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467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4B6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93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88E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D442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43E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5B4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BDA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4FF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B74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0BF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130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BAF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09F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A49358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AD7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711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F7E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14F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CDA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6EA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3F5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49E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102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AE9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655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A8A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FE2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C77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704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521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547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429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6E5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336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DAC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3F6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BE0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342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A8BCF2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64E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8F7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013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69F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08D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F41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82C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063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1E8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04C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16E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CC0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2342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F97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40A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F0B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678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C52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E93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6C8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B6B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720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43C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FB2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90A191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79D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06.50-фл.Подт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8B1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9F6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5B2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597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164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8B0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F4D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DC8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743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E69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520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ADE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8DB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54F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81C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27F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3AD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421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08C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BBE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393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D6E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FCC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2959BD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09F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«Михаил Мунин» (52), пр. Н-3290 (буксир-толкач)</w:t>
            </w:r>
          </w:p>
        </w:tc>
      </w:tr>
      <w:tr w:rsidR="00377F04" w14:paraId="456765D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956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C2E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929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797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E58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8E1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A85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05B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C2C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909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062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C3B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296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C5A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846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592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82B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75C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47B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873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20D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FB5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000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3E70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4C2997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B76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"РТ-701" (59), пр.1741 (буксир-толкач)</w:t>
            </w:r>
          </w:p>
        </w:tc>
      </w:tr>
      <w:tr w:rsidR="00377F04" w14:paraId="2578569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62C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D60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11A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54A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0B4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E52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D01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0FF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0E5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653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F62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8F9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8E3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3D3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A37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C9B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DD5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EE4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D28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B6D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080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218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379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51D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3FE368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DC7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«Федор Наянов» (71), пр.576 (сухогрузный)</w:t>
            </w:r>
          </w:p>
        </w:tc>
      </w:tr>
      <w:tr w:rsidR="00377F04" w14:paraId="10AD5A1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DE6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02.71-фл.Подт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FBA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- сменный 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574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6A0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640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88F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47A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DE1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92C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CEC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AB6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2CA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FAB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E6D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94F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337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D5D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626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9A0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B10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035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735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846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2EE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1CAB37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5F4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16.71-фл.Подт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E46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057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519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5CA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255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9A7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806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F9D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C4B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F8D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731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2E5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4A3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E2E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985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35E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A29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7EA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03D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55B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7C6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BB8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480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9192FB5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467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«Весьегонск» (72), пр.21-88 (сухогрузный)</w:t>
            </w:r>
          </w:p>
        </w:tc>
      </w:tr>
      <w:tr w:rsidR="00377F04" w14:paraId="51A3AB8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81B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19.72-фл.Подт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25A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–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709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423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35E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C8E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8E2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9EA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CEE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C15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BFA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B11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7CC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E5E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9B4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295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386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4FE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4B1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1C5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DC5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328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8D0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0ED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6D6B910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923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ПК-88 (77), пр. Д 9050 (несамоходный плавучий кран)</w:t>
            </w:r>
          </w:p>
        </w:tc>
      </w:tr>
      <w:tr w:rsidR="00377F04" w14:paraId="6D5518D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65B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10.77-фл.Подт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307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9DD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AE6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551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D5A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880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A41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A13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48B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715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047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D86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964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8ED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057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BD3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52B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F20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F9F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996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808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157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5A6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6AE21A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7DB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«РТ-758» (79), пр. 1741А (буксир-толкач)</w:t>
            </w:r>
          </w:p>
        </w:tc>
      </w:tr>
      <w:tr w:rsidR="00377F04" w14:paraId="39D14BB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4D70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2D2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A89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CB7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92D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3EA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968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843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C32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487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DEE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7A5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0D4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9B7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CA5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A3A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B98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925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7DA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6F1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D2E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B9D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ACB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B3C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DA493B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3A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«РТ-759» (80), пр.1741 (буксир-толкач)</w:t>
            </w:r>
          </w:p>
        </w:tc>
      </w:tr>
      <w:tr w:rsidR="00377F04" w14:paraId="41195C7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32F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2AD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AAD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BA9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C48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6D2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351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AA91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2CE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693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576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2C2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CD7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9E2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CC4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3B5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4E5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380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24B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C59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705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8DA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B01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A80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195EF27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C64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«БТП-605» (83), пр. 81170 (буксир-толкач)</w:t>
            </w:r>
          </w:p>
        </w:tc>
      </w:tr>
      <w:tr w:rsidR="00377F04" w14:paraId="5ED1F8F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495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10.83-фл.Подт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973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463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AC0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D93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6C0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2C6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1C2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179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9B3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3A5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54C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3F6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D1D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3BB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00E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0DE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401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5B0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04F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336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080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E75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601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E613D7B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8DD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"Курагино" (87), пр. Р-14А (буксир-толкач)</w:t>
            </w:r>
          </w:p>
        </w:tc>
      </w:tr>
      <w:tr w:rsidR="00377F04" w14:paraId="291A056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08B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07.87-фл.Подт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0E5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2CC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41A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531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D3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C74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FEF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04C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CAE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0D5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2DF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2DE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A3D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9FE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EB6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F32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B32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15F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A6F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CB3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141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D61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3F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5511AF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F25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КПЛ-1604 (88), пр. Д 9012 (плавкран)</w:t>
            </w:r>
          </w:p>
        </w:tc>
      </w:tr>
      <w:tr w:rsidR="00377F04" w14:paraId="21523FC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543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141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CF4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DAC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FBE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52C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4B4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A43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368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419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5D8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6CA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1E5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39E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420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C57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03C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C48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C28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F3B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CDD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E8F0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6C6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E54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4DA982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66D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2BC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7C5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3E1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065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DC0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005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1E0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6DED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CB6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5DE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0FE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F88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5A3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3FB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824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4DD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F52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4E3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788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A57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1AB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CE8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AB5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903CA9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AEA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799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89B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AC9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D02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8CE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DF3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4E6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C0E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3A8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E04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E5A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1BA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A88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562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DF0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B39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6B1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627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199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A75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C88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EAD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8EA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F1C490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06E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A8E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73F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4D6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C72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1E4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EA2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F12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80F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81B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518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649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DF9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751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F60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888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D1A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057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E98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E01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6CE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ED2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53F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CD1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43A87B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A1D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047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6CA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121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CF1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6BF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643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0B3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8BD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ADF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3BA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B70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BCB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92B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9AA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493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821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07F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B1E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123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9C5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326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ACC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6D8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1CEA09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65F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C35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6FD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17E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269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477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BC7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3FD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C75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6A6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DB8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20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A5D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2C1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A27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0E1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998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E86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DAC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CD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BA0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BC5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B40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375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7244C4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471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07.88-фл.Подт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4DC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56CC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347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ABC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C8A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A13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1C5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39F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888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9A3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FD6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665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79A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A6D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EA9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774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01D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4C2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11C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688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879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410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21D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F85AFE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ECE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"Сборщик-2" (89), пр. 795 (теплоход для сбора фекалий, сточных вод и мусора)</w:t>
            </w:r>
          </w:p>
        </w:tc>
      </w:tr>
      <w:tr w:rsidR="00377F04" w14:paraId="6D31DB4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955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97F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866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E36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58D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D63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3BF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6E9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B1E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E3E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EA5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F1A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130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EA4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747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D6A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933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A1D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1818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BEF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057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571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D2F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5DF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07A78A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592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02.89-фл.Подт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B3A7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FC6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BCF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A4C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B4E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0A7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7CB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3BE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DC2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ACA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D73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2D0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4DC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E18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1AE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7EE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4BC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7B0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389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4A8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ED7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3B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201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86341B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306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03.89-фл.Подт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D8A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285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7C0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15A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4E7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741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8B8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A88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2B2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4B35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AF8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2AF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489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4AC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A24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EB5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568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125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5B3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5B9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5AE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4C1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FE1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14974F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C84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04.89-фл.Подт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276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CE8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471B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6D1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FC0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397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00F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EF7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FCE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961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F46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CD2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844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873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145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53C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E48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46E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D35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011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3C5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08F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B58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6D5FFD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94D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05.89-фл.Подт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F8D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E84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61F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338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37C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5BB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316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908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588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712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634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17E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1EC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42C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BB2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C3F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ECF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0B7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CD1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E09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976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B8A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9F9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F8AF3B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480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«Александр Вакутин» (90), пр. 81170 (буксир-толкач)</w:t>
            </w:r>
          </w:p>
        </w:tc>
      </w:tr>
      <w:tr w:rsidR="00377F04" w14:paraId="77A58D5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4FB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177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F06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907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828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BE3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117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0A7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5E2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B2A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E71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3D0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F6D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767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5B7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82F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CA6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4B1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381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6C7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3E0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A60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BBF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B31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E2E579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BD4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D2F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0F2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DDB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CEA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B93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2A1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8A1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98F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CA1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FE1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8FE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9BB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118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262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8EB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1AE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D97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7D4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942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E8F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01E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3D5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2B8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1090F1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2B3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168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78C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F9E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665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DA6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03C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E8E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EFD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F62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4C1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EAC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F34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48B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946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D1E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731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1D9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4EE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A78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FCC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23C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C31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DB5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5AF5E5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93E5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C2A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362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C3A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66C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EB5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893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2B1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C6D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3DB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882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39A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09D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A0F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1FD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94C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AD4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2A7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0E5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B4E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747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517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58E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356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00A8A7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21E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341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97F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4A9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D4B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DB3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CF3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746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223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EE6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03D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102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209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DC9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999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0C9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7A9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BD5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951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B21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8DC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943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FAD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0B6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3DBAD4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FB5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FA7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545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46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A6C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FC4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168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0B1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815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6D8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5A5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571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23D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EC5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D68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0DB0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8DB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787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4E5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08B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303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603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3B8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07F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237B22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36C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3D0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18A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487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471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87E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B62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A1A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CE7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EED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8AB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63A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47A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F65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92F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9D4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2B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3F3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F8A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01B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C10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F36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55B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4AE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CF5C98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A37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08.90-фл.Подт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F6A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E18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EF7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819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370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81E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7D4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B21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576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E1E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7FE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148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E5E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484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16B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8C6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CCE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175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442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B72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9E3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BA0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CB1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86B4DFA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183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Бункеровочная станция-7 (91), пр. 944б/1018, 2213/1018 (бункеровочная станция)</w:t>
            </w:r>
          </w:p>
        </w:tc>
      </w:tr>
      <w:tr w:rsidR="00377F04" w14:paraId="4CF5D78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B7A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04.91-фл.Подт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D95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- 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F8B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802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0F4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506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CB1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08E3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E6C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4C8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784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45A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FEA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4D3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924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6A6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CC3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EEE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13F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294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68C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D7F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23C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077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85293E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9DB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"РТ-760" (92), пр. 1741 (буксир-толкач)</w:t>
            </w:r>
          </w:p>
        </w:tc>
      </w:tr>
      <w:tr w:rsidR="00377F04" w14:paraId="47C45B3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FE6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01.92-фл.Подт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737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68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F1B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3A0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9F1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E56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4D2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338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449D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F67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7CA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8C8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3E9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FBB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30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39E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A62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069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A4F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10A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613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7CB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2D3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2BF72C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C86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02.92-фл.Подт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F32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459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DB1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505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52B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1B8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A22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927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5F2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F26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D08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574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5F3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509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945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A5A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0D1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E4E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E8B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484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A69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DFC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368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B0E490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E1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377F04" w14:paraId="68B7809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4A2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(01)</w:t>
            </w:r>
          </w:p>
        </w:tc>
      </w:tr>
      <w:tr w:rsidR="00377F04" w14:paraId="52D5BA8F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C4D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</w:t>
            </w:r>
          </w:p>
        </w:tc>
      </w:tr>
      <w:tr w:rsidR="00377F04" w14:paraId="28A2670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2F4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4BD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- 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697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5D5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413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863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D27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1B3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362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A71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E23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4AF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BF6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202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EFA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D86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202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04C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EBC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FC7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C63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F71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2A6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4E1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06514D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797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Складской участок</w:t>
            </w:r>
          </w:p>
        </w:tc>
      </w:tr>
      <w:tr w:rsidR="00377F04" w14:paraId="7A2FA65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D34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970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88F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5FE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143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CA2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547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FF0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810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74D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D7F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3AF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D85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F9A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410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557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BF9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860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D8C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4B6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AA4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64F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751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EF2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DED384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C4D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0BD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F4E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303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9FB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BBB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CE9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7FF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449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2B7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93E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ABE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A80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3E4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B94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39E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7B1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3EC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9E5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014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88D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DBB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27D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2E0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BE8D99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582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BEF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324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B9B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628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DF5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A00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C4A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76F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C2E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28F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95F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6C1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218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FD3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EEA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7D2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C05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4C0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B51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BBE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B75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A52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52F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4C9B9D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129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Конструкторско-технологический отдел</w:t>
            </w:r>
          </w:p>
        </w:tc>
      </w:tr>
      <w:tr w:rsidR="00377F04" w14:paraId="3085797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B9B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C10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конструктор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D64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044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F74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4FD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B85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438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5D1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188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38F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274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8A6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6CB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E25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5D9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202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08E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A8A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EF3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775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217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C1E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FE8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F15F45B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0DA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</w:tc>
      </w:tr>
      <w:tr w:rsidR="00377F04" w14:paraId="7D8949B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C27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E1E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5C2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281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00E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DCB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3AB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9F1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8B7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BA5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701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917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5E3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78B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872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B00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FFF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7BB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CCF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725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C52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815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C00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63A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36015A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CF9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925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FA7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CDB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BCD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5C9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191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F15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B20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A41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595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DAA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2D0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973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4E9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497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61F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38E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506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24F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551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A80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24C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514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8D6767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C37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01.14-Подт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B8E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столовой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969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930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4DF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B97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C70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4C6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A58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08E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AB7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CE5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61F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7F2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49F0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52A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AC0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881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EC5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072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F8F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36D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2D4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702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8A2C18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A74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Производственно-диспетчерский отдел</w:t>
            </w:r>
          </w:p>
        </w:tc>
      </w:tr>
      <w:tr w:rsidR="00377F04" w14:paraId="781C0ED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789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1C5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61B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A02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D6C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AA0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9FB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E0A6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F2D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697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9B6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622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0D3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26F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E31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DE0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5EB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9E2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3D8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6D8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BE9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160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CA8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D1C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2CEE94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1C6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Сметная группа</w:t>
            </w:r>
          </w:p>
        </w:tc>
      </w:tr>
      <w:tr w:rsidR="00377F04" w14:paraId="5496746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912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0F4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C90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8B1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B08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D0E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38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FBF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819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04C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BA7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5BA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315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2CC8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2A8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989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D48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C9F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743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634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F8C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F45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36E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0B3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431C6D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C6F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72.01-Подт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FC9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4F3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835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D58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6FB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739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73C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9CB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E76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088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F93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EDF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E84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718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8CD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A22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7F8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101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19A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A64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F6A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7FF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621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66E5F4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5C4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Котельно-корпусный цех (03)</w:t>
            </w:r>
          </w:p>
        </w:tc>
      </w:tr>
      <w:tr w:rsidR="00377F04" w14:paraId="6518E0A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9BE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22.03-Подт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58A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A6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01C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E8C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1EF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280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2A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02F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CB1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50A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C2F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1FB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442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55D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267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30A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2B4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B55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92C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DDB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A1E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787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D2B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2699BB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E59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деревообработки и ремонтных работ (05)</w:t>
            </w:r>
          </w:p>
        </w:tc>
      </w:tr>
      <w:tr w:rsidR="00377F04" w14:paraId="443F754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886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13.05-Подт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EDC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9C0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821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918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167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1AD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0B9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BE7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20D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6B1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431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717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5EE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8F1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F85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9D5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CC8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702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C8B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E92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4C9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133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B08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F6021D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391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«ЕРП» Красноярский судоремонтный центр</w:t>
            </w:r>
          </w:p>
        </w:tc>
      </w:tr>
      <w:tr w:rsidR="00377F04" w14:paraId="68ACF0F8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E52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КПЛ-5/30 № 68Р (01), пр. Р-99 (плавучий кран)</w:t>
            </w:r>
          </w:p>
        </w:tc>
      </w:tr>
      <w:tr w:rsidR="00377F04" w14:paraId="143EB1A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53D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758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E33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8F2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999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992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EDF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8B4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C3E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709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65B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009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3E9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FA3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2DB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F34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188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093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35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A833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D53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93B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438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933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DFDDC0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12F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416 (02), пр. 81050 (плавучий кран)</w:t>
            </w:r>
          </w:p>
        </w:tc>
      </w:tr>
      <w:tr w:rsidR="00377F04" w14:paraId="5FD8DA7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FDC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640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87D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A17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E0E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47F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FD8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3A2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C6A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8BE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6DE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F85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D87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4EB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94B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907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E1F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077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70C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F1C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37B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0D9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77E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C7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D547E2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42F8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туер "Енисей" (23), пр.И-1111</w:t>
            </w:r>
          </w:p>
        </w:tc>
      </w:tr>
      <w:tr w:rsidR="00377F04" w14:paraId="080F7CF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97B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8D6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17F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8B2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A23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01D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F37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62E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447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AB8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61F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415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BDE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132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C3D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D59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C6F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010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1F4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BEB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3BF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DDD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DA0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1A5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945E52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A3B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969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450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B2A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524F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DA3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061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FBE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A5D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0DF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8C7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923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58F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8DB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9DD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2BB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3E8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768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668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D22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2D4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E59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AA9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D62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8CFDBE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40D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CA6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CE9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83B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FE2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080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A4A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815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F4C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90C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EC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C34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EED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666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0C7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13E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983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58E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112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F49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522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E1B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D6B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F1A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D310FB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4E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983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95F4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A47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159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E7D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D6F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7D4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522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FCF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6DD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7C5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3C3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5DA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829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792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8F3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9A6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761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730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F20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A5D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26B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FFD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1122F3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54C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0F2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78F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0C8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973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F17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407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CEA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D56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417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488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EA8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21F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EA4B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35B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5F9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614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B76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B60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F04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C7D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BA8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DC0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D5F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B93F0B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949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A71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BC0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6CF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6A6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EE2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5C5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D9F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011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1F1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453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934B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0B7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3AB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217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BC5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AA3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4E1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582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69D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F33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0E8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DA8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749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114226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639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921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механика (по туерному оборудованию)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E99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F17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FD2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110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C39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0C0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6DC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703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F6D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95D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433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A18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007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A7F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178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D3D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064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AA2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861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112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085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1A3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733266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792D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91D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871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0A2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300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849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40F6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F8C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915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B7D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D11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BA2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4A1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100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8C0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DC8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CA5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7DF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989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870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4BE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B5E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BDD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865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E7B4A9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405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A09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EDF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28A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345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130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4F8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E17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7CC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039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BDA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657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964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58A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C2F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AE4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FE2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198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466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4BC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163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068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F38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8CB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EA28F6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9AE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17C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AAC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829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DE6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024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D7B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6F4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FC3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AF7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1AD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901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97D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CF3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9271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A7A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0F3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B29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DB5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0D2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6FF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F6E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924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679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B431AF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3B6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BE7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A51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E4F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E91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B00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477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321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089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332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BC9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FA5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C10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D03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E6B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109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317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2FE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3FE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676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EC2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FB5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FE8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8B8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A8F2ED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DA7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D07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E87D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C3C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392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7AC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C52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E9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3A0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2A6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F8D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0F5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66A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B94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F2C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F00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16C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20A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C55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A42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960D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720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E837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150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110BB0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5A8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9BC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085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863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A9B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11A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9BE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A60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A4A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158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170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20F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546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8CC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782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DFA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73F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689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AC7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A5B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9D7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921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59D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DF6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6EBF77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314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9CF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828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8DC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B51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A02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D31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CE9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F01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F92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C41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F43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138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778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414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4DD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825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976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93A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734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0E6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762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FF2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769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4A7487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16F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21B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8CC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51D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B9B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B05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650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FCB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A93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6C8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5C3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D86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2F0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810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08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05C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084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CCE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A52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255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2A5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DC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905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322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01F6468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430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«Капитан Алексеев» (24), пр.428 (буксир-толкач)</w:t>
            </w:r>
          </w:p>
        </w:tc>
      </w:tr>
      <w:tr w:rsidR="00377F04" w14:paraId="65098D0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BD3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F81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Механик-сменный капитан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E27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E1F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221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DCC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31C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E6D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77A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F44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47C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FFB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875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119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7A6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C1A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CE9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C6F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50F9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3C3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C9A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86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847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9C4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197A67F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47A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Лобастов" (26), пр.Н-3290 (буксир-толкач)</w:t>
            </w:r>
          </w:p>
        </w:tc>
      </w:tr>
      <w:tr w:rsidR="00377F04" w14:paraId="2F0CEFA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B2D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A9F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4B9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BD4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775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D4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606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8355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05A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B66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237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37D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A00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CBC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5E7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12E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B08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039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61E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09D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E35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695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734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7AC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2B6004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217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6E1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 - 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273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166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8EC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2F3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DEE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51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6A6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E9C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2C0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A52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9B0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ED0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675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DCE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8F1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786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6A2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844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D9E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176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306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EDC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784F4A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51B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D2A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769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277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FD8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40E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8D2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C2B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FB4F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714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313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BF0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8B6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2E3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5FB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7D0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C85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156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E21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53B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E9A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93C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4635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F87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8AF4B00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B8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«Александр Кизим» (31), пр. 758 (буксир-толкач)</w:t>
            </w:r>
          </w:p>
        </w:tc>
      </w:tr>
      <w:tr w:rsidR="00377F04" w14:paraId="38CBA80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D22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13.31-фл.КСЦ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A30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B62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50A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323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657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FF39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2B9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248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58C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874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C9D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1A3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A9D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43B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D9F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E9E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0DD5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07C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6E9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ED2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DF8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BA3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908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69D117F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900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Яковлев" (33), пр.758 (буксир-толкач)</w:t>
            </w:r>
          </w:p>
        </w:tc>
      </w:tr>
      <w:tr w:rsidR="00377F04" w14:paraId="67BCBC2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504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570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9A0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2FA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688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B7F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A38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236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58B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3CD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040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951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03D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FCA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A82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521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FDE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93F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7BD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E33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747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917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28A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090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2764C0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A15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Смирнов" (34), пр.758 (буксир-толкач)</w:t>
            </w:r>
          </w:p>
        </w:tc>
      </w:tr>
      <w:tr w:rsidR="00377F04" w14:paraId="06A745B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07D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A29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65D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4B2E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654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96D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FA9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2A6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478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2BB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4DE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CFF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99D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A9D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F4A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D28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525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2F5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0DC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EED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496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8A9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987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BBA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9CB0CA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934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Лиханский" (36), пр.758 (буксир-толкач)</w:t>
            </w:r>
          </w:p>
        </w:tc>
      </w:tr>
      <w:tr w:rsidR="00377F04" w14:paraId="203C44A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080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A7D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капитана -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AAA0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1E1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581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F09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965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018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81A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CB8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B7D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E35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AC7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6D8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E2B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F57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621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14D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515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848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E36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2A8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941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022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FFA08F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3BE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88E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365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499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42B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319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56F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54E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08D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0A7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44D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F05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B16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937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BCA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228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204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45A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F88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85A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8AA9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D2F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A2D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34F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797C8F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62E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"РТ-708" (41), пр.1741 (буксир-толкач)</w:t>
            </w:r>
          </w:p>
        </w:tc>
      </w:tr>
      <w:tr w:rsidR="00377F04" w14:paraId="299E8D8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4EB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64D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5F3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C26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0BB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5F7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CF5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80C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999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132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3F6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257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3D8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79B9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96F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7AF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B76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C54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3BE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589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4E39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DF9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C88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461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A25F24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835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т/х "РТ-700" (42), пр.1741 (буксир-толкач)</w:t>
            </w:r>
          </w:p>
        </w:tc>
      </w:tr>
      <w:tr w:rsidR="00377F04" w14:paraId="4768DCF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CC6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11.42-фл.КСЦ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4BF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3C4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022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F51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1F7A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04A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527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627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884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363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BBC6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BF8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C79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334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A81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42A4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FA6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59F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8C7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B7A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A03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613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835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90CA06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11D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"РТ-744" (47), пр.1741 (буксир-толкач)</w:t>
            </w:r>
          </w:p>
        </w:tc>
      </w:tr>
      <w:tr w:rsidR="00377F04" w14:paraId="78DCCD1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1B9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F8A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9B4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B3D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E75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236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C85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82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4F9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97D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5C2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2FA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1DE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3AD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DA0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285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61F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291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41B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AA2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BD4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C42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749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63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089F54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443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3E0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BDD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D4A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CA76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DE9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CEE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C1A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F71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F31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D1A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7A1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B60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50B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3DC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3DB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A25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788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CB2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55A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AAC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CB5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EF0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ECF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34F58C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43A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CD9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0CD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DA1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17F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728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EE9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56D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981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902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EF1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791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C9B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570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8A6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2CE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8A5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264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935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99A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067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CDA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33B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6D2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94B3C1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E6F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97F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40F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195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E70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032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3E9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C45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E3F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E92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2A2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6AD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9B5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0FD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BEC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CA7E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89D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444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40F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18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59B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8BC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935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3D4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B6459F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4CDC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02F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961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9C2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4B4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DED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A5A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E66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51C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432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FA7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AA6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49B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ED0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185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E34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C80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DF9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550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4F9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471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799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E2E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9E5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1BAB10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B8B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B5C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70E1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494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0CB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DF5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100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E15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0B2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BEF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556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2B2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5DF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433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663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A70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71D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FEB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EB6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0F6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637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990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58D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460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54D8E2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59B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5AE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AFA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F21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5B8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135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673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CE9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D11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BA9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878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F26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4F5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2E0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797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73B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F1A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4A5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BAB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4ECB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F346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DD3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A2D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AC1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96CCF7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44E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200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C298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03A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220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FEA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9CE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B49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BB0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DA1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56E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4CA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39B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F95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AD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603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F25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6EA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C7C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643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E8D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5D1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3B0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CFC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15C7785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0C4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"Караганда" (54), пр.936 (сухогрузный)</w:t>
            </w:r>
          </w:p>
        </w:tc>
      </w:tr>
      <w:tr w:rsidR="00377F04" w14:paraId="5F01F18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1EE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F2A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EA3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7E3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EB8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937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DC4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2A2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431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C3E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089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294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AB6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3D1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DA5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4A1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BB6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8C3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DAB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B83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4B0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6D8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83F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CB3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1A72B0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AB1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"Кисловодск" (55), пр.936 (сухогрузный)</w:t>
            </w:r>
          </w:p>
        </w:tc>
      </w:tr>
      <w:tr w:rsidR="00377F04" w14:paraId="145F3DC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9A1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09.55-фл.КСЦ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67B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EC3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7AD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748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8A2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519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139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F97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1B3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BBA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90A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FC66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F3E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46A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5B9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365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D6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EB2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E1D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C50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68C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795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9F3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802A9DF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12E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"Кострома" (56), пр.936 (сухогрузный)</w:t>
            </w:r>
          </w:p>
        </w:tc>
      </w:tr>
      <w:tr w:rsidR="00377F04" w14:paraId="734D361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B8D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013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A05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F8E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DA1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BEF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983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BFF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1D4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4FD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060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1F4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E6B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18B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5D4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E19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E12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26EC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5DA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FC6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825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47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0CC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FD0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C77B948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076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"Талнах" (57), пр.936 (сухогрузный)</w:t>
            </w:r>
          </w:p>
        </w:tc>
      </w:tr>
      <w:tr w:rsidR="00377F04" w14:paraId="492C459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BAE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FC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C3E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ABD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136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CAA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B11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DBE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B5B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EA3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58B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C46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560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A68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4CB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FA1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3A4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C27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63D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2FFA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9FD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5AE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287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354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59B1B00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60B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«ТН-662» (62), пр.866 (наливной)</w:t>
            </w:r>
          </w:p>
        </w:tc>
      </w:tr>
      <w:tr w:rsidR="00377F04" w14:paraId="6C14896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7AD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04.62-фл.КСЦ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60A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F02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20B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2C3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1CA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E3D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933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2A0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D28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F18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689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9FB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B3A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148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6E4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2B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857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EAB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F93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062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4A9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768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B9A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A655BDA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83C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«Петр Щетинкин» (63), пр.866 (наливной)</w:t>
            </w:r>
          </w:p>
        </w:tc>
      </w:tr>
      <w:tr w:rsidR="00377F04" w14:paraId="116523E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1AF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F3F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 -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1FD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931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01A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037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101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E27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A7A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4EE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A8B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A52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CF7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6CA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550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FD9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9AA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8C6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09F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79D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960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669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BD6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C14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59B098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FF8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03E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помощник капитана - 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B57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696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BBC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99B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65A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9B8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4EC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036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97A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9A3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F39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193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185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5B5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E0B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53D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760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AE4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A95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812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C36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52C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DD526B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934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00E4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C0D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419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1DD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34A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863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147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E71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AA1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846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59D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4BF5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670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5AD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FC2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55A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E97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DAF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8F7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04E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798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B65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54A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04820A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A00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C9B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09F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4D6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82F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E40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4CB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B09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838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B95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4B8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A31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9E1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1A7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31F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2BF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CB74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737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DA7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F4D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D8E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326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A65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5C5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1A87C3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92F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34F9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9A1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862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9D2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C4C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5A9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A88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8EA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6B7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CDC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306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93C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AB6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561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390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9E1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CF9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D34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848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FD1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960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ABC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0DF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B8F1E1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210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9A2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F2B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889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24F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562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CDF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5B5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168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9AD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42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980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7977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0E3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D40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87F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A75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FD5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19C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F58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BE7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77D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E2E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E4C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32C40C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27B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61A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B7A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D3D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C63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80E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026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C6C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DF3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66D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72D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E76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6A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216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130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7E4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20D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919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C0A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0D4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671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FAC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7C3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D35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00F3F32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E1B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08.63-фл.КСЦ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B94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EEA4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0C8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8A6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399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7A8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442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75D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473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6A7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05E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C9C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EF5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05A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E05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353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3CD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E44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0FA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378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0E5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2D9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CE1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EE3746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2BD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«Сборщик-5» (64), пр.866-06 (судно сборщик для сточных вод)</w:t>
            </w:r>
          </w:p>
        </w:tc>
      </w:tr>
      <w:tr w:rsidR="00377F04" w14:paraId="1EE4AEA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485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9AE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B8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243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CDC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DB4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82A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94D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F9C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A0C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24C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EAE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423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EB3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47A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8F6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EC6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B3A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345B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5D3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425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B98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4C5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747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F27A6F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D26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05.64-фл.КСЦ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898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D4D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8F7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539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C2A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8CA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EE6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BCA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755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610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C52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F91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BEF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6C4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1DC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52B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F40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FA5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93E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922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E25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206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D03F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CABB3F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E1B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«ТН-661» (65), пр.866 (наливной)</w:t>
            </w:r>
          </w:p>
        </w:tc>
      </w:tr>
      <w:tr w:rsidR="00377F04" w14:paraId="3A564B2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30E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04.65-фл.КСЦ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018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 - 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2CB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A83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37A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B9A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5A7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551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5FF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AD1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68A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506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F92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36C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7A1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8F1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D41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89E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001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930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A79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CE9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4DD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1F4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4C9B1AE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EB3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"Сборщик-4" (68), пр.866 (теплоход для сбора сточных вод)</w:t>
            </w:r>
          </w:p>
        </w:tc>
      </w:tr>
      <w:tr w:rsidR="00377F04" w14:paraId="0116D6D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388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03.68-фл.КСЦ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9B0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капитана - второй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AE5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756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117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68A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137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DA5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1E3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891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F69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A6F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BC3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13E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1D0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6FB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A1D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A1F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6ED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219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945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C02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5D6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183E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8DC977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3BAA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14.68-фл.КСЦ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6E3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551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8FD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A6A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87D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509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F07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2AB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96B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6C6B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5C33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1AA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047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17C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84B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18C4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220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9FB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04A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709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944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96E1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54F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46ADFC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AE6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"РТ-706" (85), пр.1741 (буксир-толкач)</w:t>
            </w:r>
          </w:p>
        </w:tc>
      </w:tr>
      <w:tr w:rsidR="00377F04" w14:paraId="3E510CC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6C3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11.85-фл.КСЦ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50B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843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E04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D21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939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E28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EDF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8BE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38E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8BE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985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932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295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176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A4A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B52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216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645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E5A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E94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635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2F1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4EE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61C6D7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49A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12.85-фл.КСЦ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576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моторист-рулевой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562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7EF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A9B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B4F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EE0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DF7F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A4A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C9E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8D5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C9A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2A1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EC7A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6CD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612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CD7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238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C9F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502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EF7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97F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6E6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60D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3C25CD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0D2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№56 (86), пр.81050 (плавучий кран)</w:t>
            </w:r>
          </w:p>
        </w:tc>
      </w:tr>
      <w:tr w:rsidR="00377F04" w14:paraId="2506A57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010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01.86-фл.КСЦ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D7B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A05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9F9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CE7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138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F93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15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B64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6F6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59E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BA6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4BB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E3E9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849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543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DAFE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4C4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6B3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C2B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221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B6C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DD1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49D8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16528B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5CD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05.86-фл.КСЦ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B00F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A08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2B2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2CC7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FE6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1E8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0F4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44A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516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36B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F1E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FC2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A52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5C6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E97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2C6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22D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A40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05F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306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987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796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694A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D6B7DA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828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06.86-фл.КСЦ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914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694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DD68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0B2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E6B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709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6BD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0DD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939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171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B75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813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490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6E9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5EA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3B5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9BE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DC2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756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0568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53A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3A6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73F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DE5754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119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07.86-фл.КСЦ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ACA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D8F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57F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73D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C4D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943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ED6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D0A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9AF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5BD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998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AD5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76D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0CE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5E8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91D8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EE7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7FB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74C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AAB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18D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EAAD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724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CD9269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10C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Ганц № 5-1587 (87), пр. Д9012 (плавучий кран)</w:t>
            </w:r>
          </w:p>
        </w:tc>
      </w:tr>
      <w:tr w:rsidR="00377F04" w14:paraId="1350A4C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A99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10.87-фл.КСЦ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CBA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8C1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5D6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103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194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A98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D6E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B04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D98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1F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18C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F26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448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FCE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AFD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D3C2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A6A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AA5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951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362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47F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946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FFA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366EF77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D34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КПЛ-5/30 №63 (89), пр. Р-99 (плавучий кран)</w:t>
            </w:r>
          </w:p>
        </w:tc>
      </w:tr>
      <w:tr w:rsidR="00377F04" w14:paraId="09C6920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827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07.89-фл.КСЦ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738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AA3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DCA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89A4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51A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FB5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91C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A73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025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723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A26B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746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BBB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8D2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2CC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93F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88B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D52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908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72B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D3D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900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6E3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1C9B1EA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C54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КПЛ-5/30 №64 (90), пр.81040 (плавучий кран)</w:t>
            </w:r>
          </w:p>
        </w:tc>
      </w:tr>
      <w:tr w:rsidR="00377F04" w14:paraId="242DD69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409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07.90-фл.КСЦ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FE7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Второй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397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811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8A0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21C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0D5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0202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AFB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C09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E70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42F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FE1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3CF3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3E2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1EBE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0DD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92F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A83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333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D77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7E5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311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EE0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7668E4F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D07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"Директор Новоселов" (91), пр.428 (буксир-толкач)</w:t>
            </w:r>
          </w:p>
        </w:tc>
      </w:tr>
      <w:tr w:rsidR="00377F04" w14:paraId="564B89E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427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11.91-фл.КСЦ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9AD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15F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358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D0C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40A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3A6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803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96D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76C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9C2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DF1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8FA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27A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328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596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C02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9D2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222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CD4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10B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DD8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917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B5E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6DFA272A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758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377F04" w14:paraId="6E768A3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D6F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технической эксплуатации флота (02)</w:t>
            </w:r>
          </w:p>
        </w:tc>
      </w:tr>
      <w:tr w:rsidR="00377F04" w14:paraId="48A7C56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09C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26.02-КСЦ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3AD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EFF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688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FD2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43F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23A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C2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8BB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B8F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3FF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2EE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822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418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16D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EA6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7B9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451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DCE4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E59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0D8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D06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D08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21A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1E55D3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CDA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27.02-КСЦ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967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64C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84F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A66A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3F87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49D9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D90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99F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220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91C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435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15C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C68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8B8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21F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C16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365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C86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45B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A4C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4E9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FD3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A7B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62DA18E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70E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производственный участок (05)</w:t>
            </w:r>
          </w:p>
        </w:tc>
      </w:tr>
      <w:tr w:rsidR="00377F04" w14:paraId="6E815FA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B93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и обслуживанию судового электрооборудования и средств автоматизации</w:t>
            </w:r>
          </w:p>
        </w:tc>
      </w:tr>
      <w:tr w:rsidR="00377F04" w14:paraId="10FA60F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EAC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21.05-КСЦ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EFF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станции надувных спасательных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09EA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BD8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F35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30B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A01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9FF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9CA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9B7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214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FB8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8DF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BAC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395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5E5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636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42D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ED3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6DD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028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AA7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98A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A2E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828943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61B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Березовская ремонтно-механическая мастерская флота (12)</w:t>
            </w:r>
          </w:p>
        </w:tc>
      </w:tr>
      <w:tr w:rsidR="00377F04" w14:paraId="4BEA954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B01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14.12-КСЦ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0E57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несамоходного флота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07B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C1D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FD3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A56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73E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6A6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EAC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022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3CD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E7F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438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826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6DC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01E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A31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BA1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31F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E7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C5F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517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E4F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498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600F7CC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DA2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«ЕРП» Ермолаевская ремонтно-эксплуатационная база флота</w:t>
            </w:r>
          </w:p>
        </w:tc>
      </w:tr>
      <w:tr w:rsidR="00377F04" w14:paraId="04463AC7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F36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(01)</w:t>
            </w:r>
          </w:p>
        </w:tc>
      </w:tr>
      <w:tr w:rsidR="00377F04" w14:paraId="414DA96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98A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</w:tc>
      </w:tr>
      <w:tr w:rsidR="00377F04" w14:paraId="06655C6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81D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32.01-Ерм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206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2E2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75A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98E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982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9C1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16E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34D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555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D5F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451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F36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7D8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67E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F8C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760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110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0AD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AAF3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60C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A9C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111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7AF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A741087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5FF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Производственный отдел</w:t>
            </w:r>
          </w:p>
        </w:tc>
      </w:tr>
      <w:tr w:rsidR="00377F04" w14:paraId="7FF18E3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AB3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33.01-Ерм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6D9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874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A3D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17C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648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29B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3EC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CE30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2A8B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084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C29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6D0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809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9D21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F47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A33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C4C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E23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62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D2C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9C4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034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C3B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4754515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962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(02)</w:t>
            </w:r>
          </w:p>
        </w:tc>
      </w:tr>
      <w:tr w:rsidR="00377F04" w14:paraId="6AFB6F1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81C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08.02-Ерм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888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габарит. длина св 5 м до 7,5)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C41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D6E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0A3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525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E3C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AA2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9FF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D6B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B95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16F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098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7A6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86A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526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370A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1B7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9F1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7B3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DC6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AEE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6E8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126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10A545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21B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09.02-Ерм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42FC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(4 разр.)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D23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041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38E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F38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8F7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D5D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C0C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BF2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44D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AEC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8427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41D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C17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058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2F1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864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D79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555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516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E7C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D65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33F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F7381A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28F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50D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(3 разр.)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F55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5BB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5D3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370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213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37F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1F8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242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881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9D4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B419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2FB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EBE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9918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532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5FF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1A5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9BE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36A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6B1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388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57C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2797B5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170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Деревообрабатывающий участок (03)</w:t>
            </w:r>
          </w:p>
        </w:tc>
      </w:tr>
      <w:tr w:rsidR="00377F04" w14:paraId="6A17C94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E72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09.03-Ерм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BED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7F2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AC7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D39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B44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5C4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21C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A48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3F0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088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5D5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552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BFE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09E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A6F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AFC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18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3C0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074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54D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DD4E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269C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D85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475B0D2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2D1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Механообрабатывающий участок (04)</w:t>
            </w:r>
          </w:p>
        </w:tc>
      </w:tr>
      <w:tr w:rsidR="00377F04" w14:paraId="69825D6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D6D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15.04-Ерм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4D2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D28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E54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B5C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642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667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51D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225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9AE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D0D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2B1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69E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5A3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031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F80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1BD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127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382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44D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505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BF9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75C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D4B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9D3A93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5E7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АО «ЕРП»</w:t>
            </w:r>
          </w:p>
        </w:tc>
      </w:tr>
      <w:tr w:rsidR="00377F04" w14:paraId="5296E384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040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Служба охраны труда, пожарной безопасности и экологии</w:t>
            </w:r>
          </w:p>
        </w:tc>
      </w:tr>
      <w:tr w:rsidR="00377F04" w14:paraId="5667C5A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313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04.04-Упр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49E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эколог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B58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ABD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2F9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E3D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088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EF6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290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21C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CD3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EAD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3D3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613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D44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C9E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6AB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B96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AB2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7E1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6A9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DD2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ACC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A89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88CAC6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5D5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07.04-Упр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407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окружающей среды и экологии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237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7CC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833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B96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6BB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33A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843E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6A1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A21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67F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5C5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40D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B93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783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911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08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A6C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18D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751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751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5AE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F84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A9F469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F7B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08.04-Упр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58C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окружающей среды и экологии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176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152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2B8B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39B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262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1CB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A00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128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003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F5A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4ED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760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537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B01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715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710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CF0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8B3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63A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307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826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8B9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1843DD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44A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Специальный отдел</w:t>
            </w:r>
          </w:p>
        </w:tc>
      </w:tr>
      <w:tr w:rsidR="00377F04" w14:paraId="56521DF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4A2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E0F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D17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A4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D6A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A58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DEE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463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8B8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B0F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8AC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D10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370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DA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08B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FBD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7CA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4DA6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EA5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18C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E9B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376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D11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228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1847770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48B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эксплуатации флота</w:t>
            </w:r>
          </w:p>
        </w:tc>
      </w:tr>
      <w:tr w:rsidR="00377F04" w14:paraId="7ECF31B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6EB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3FD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9F6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ECD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BBE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69F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048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E16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22E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064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066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AAE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1735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27E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9E8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339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9CF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535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617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B2E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FB1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2DF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783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8F5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DF24555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258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Диспетчерский отдел</w:t>
            </w:r>
          </w:p>
        </w:tc>
      </w:tr>
      <w:tr w:rsidR="00377F04" w14:paraId="7A1C3B9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5AB3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95FB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– 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ED3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861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3CC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451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13C2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841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A1C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4F7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A6F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253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9C8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D62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59D2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566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391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5F9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13F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34F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309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2C1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8D7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5E7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FC513E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6B5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C9D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7E5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F52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3B6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F5F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075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CA6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224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C95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D22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7D7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CCD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47E4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41D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B58A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C08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FE67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917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5F99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923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A2E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F61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456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6CEA40A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896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планирования и учета работы флота, топлива</w:t>
            </w:r>
          </w:p>
        </w:tc>
      </w:tr>
      <w:tr w:rsidR="00377F04" w14:paraId="0DF53AC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7FD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251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D70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522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C0F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B55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C69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9DF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168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421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504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0C9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3A6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164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81F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C97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AEF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5FD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05F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069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8CB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42B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257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91E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F467A8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C51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36C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582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DFB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C3FB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4F0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BD8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01E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BD9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E00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405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158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E83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6E0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629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9FA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968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0210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427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6C3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5C4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566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F7D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683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1F3E2F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686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480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4C1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6CE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D6C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5AE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E65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6F8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B99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A59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E0F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A7D0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7C1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76F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96E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B90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5E3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78D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32F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1C2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024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D9B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F9A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2A9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E5BD34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76B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EC5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304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6DF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1A0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B69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68A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D96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BAB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BD8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6F1C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7B1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F93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F04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C25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47D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797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936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CEE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DCA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109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414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869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203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87DB60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619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BBC6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131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178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CAA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A5F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9B3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797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F9AA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6AA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282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B7C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A55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E33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2B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D56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156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B89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E59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60B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DDA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72E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613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4D2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3931BF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BCDF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1F5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701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E1D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B98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E49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399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D05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425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0F1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D45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DA3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44E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DB9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D9A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5C6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3FD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A37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0A6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EB8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1E3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44D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684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3E7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591FFC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5D2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B74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E75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024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417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0AB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A33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4A3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719F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438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68D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923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906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4A1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E5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379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4F0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BC1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C49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371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C42F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C62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D1C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0EB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90D241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EBA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Аварийно-спасательная партия</w:t>
            </w:r>
          </w:p>
        </w:tc>
      </w:tr>
      <w:tr w:rsidR="00377F04" w14:paraId="17D7925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E48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559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водолазный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F80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5455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9C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5C4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BBF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BD5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64E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015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6AA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8A6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020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C26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28B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3B8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AC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301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A36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568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8DB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364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689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30C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1FA2F7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4F8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E46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0F8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5C7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25DD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022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41F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A90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349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737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62B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DDB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63DD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611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6BF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AD95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5E2E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D5F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DF7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A91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F79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755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6D7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EFA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20C7934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C0A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121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Водолаз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58B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DC9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D31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B12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228D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6B3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AB7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8FE1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173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324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A95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34B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7F5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04C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35D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ACC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0A7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535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2F3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BD7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72D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BA2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377F04" w14:paraId="57F8456D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AEC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безопасности судовождения</w:t>
            </w:r>
          </w:p>
        </w:tc>
      </w:tr>
      <w:tr w:rsidR="00377F04" w14:paraId="3D3A073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C3F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5BC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5A0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94A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55B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7F1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910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BC4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59D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E0A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EF9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D0A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793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3BB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1B13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C339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54F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391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6D9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9BC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8E8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6A8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B0E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E2E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5DC29E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4BF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A818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капитан рейда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CA8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F2C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2DD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BA1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F51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684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860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704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61A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0FD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5116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A50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98E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DFB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369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9E8A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177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6C6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DA6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138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3DD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652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EE6362B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046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безопасности судовождения</w:t>
            </w:r>
          </w:p>
        </w:tc>
      </w:tr>
      <w:tr w:rsidR="00377F04" w14:paraId="5C7E565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8FF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87F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– 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DA0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1E0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B59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77E7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F124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CBB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CF1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A83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377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C4E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457A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CF7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BDF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B2A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FCC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D5A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802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26CB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74F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368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685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D6A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E48195B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3A9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мореплавания и системы управления безопасности</w:t>
            </w:r>
          </w:p>
        </w:tc>
      </w:tr>
      <w:tr w:rsidR="00377F04" w14:paraId="26934054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1B9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2372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7B3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4B8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36C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E33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93B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279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3D5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0F8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A7D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E117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25B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F55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3D5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258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4BC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E1E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0D1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E9AC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98B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FD7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A5F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3E2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3630BD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795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4D3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F476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25C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23A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2DB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8C9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40B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9C5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D6F5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33B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81A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4353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F14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EED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E6B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A6E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6FD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5D0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957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70B1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1C4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95E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F77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EBAF11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C933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51B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982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0067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078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5A2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8D3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112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15D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B0F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1D1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606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408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6C6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570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F8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4E8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9C2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26B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1DF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ACAF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037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C5A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B8C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7E3C61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07F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Производственно-техническое управление</w:t>
            </w:r>
          </w:p>
        </w:tc>
      </w:tr>
      <w:tr w:rsidR="00377F04" w14:paraId="7D46D533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250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технической эксплуатации флота</w:t>
            </w:r>
          </w:p>
        </w:tc>
      </w:tr>
      <w:tr w:rsidR="00377F04" w14:paraId="22EABA5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E07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08.12-Упр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546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6B7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537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DD5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21C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DBA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DB00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A66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D24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4ED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9A0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8A2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F87B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25F7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262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80E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CD0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832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B27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234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941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CFD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78F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36B3FFB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FA89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планирования ремонта и учета флота</w:t>
            </w:r>
          </w:p>
        </w:tc>
      </w:tr>
      <w:tr w:rsidR="00377F04" w14:paraId="15BE78E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252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12.12-Упр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977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2A4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F18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399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F7D0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55C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851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A31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9CB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62D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571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112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FE8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712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138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055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D29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B53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170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D17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EDB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774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114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752083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136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A4B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менеджер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ED4B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FB0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9208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9EE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8FE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D58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87D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DBE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3DF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E70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255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913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9A6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FE3F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E56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8C1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E2B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27E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DFF0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DCF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DC7E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049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761FAA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1A8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14.12-Упр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3C3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5CD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53F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214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7451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970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50E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CC6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4CD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78C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2BF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7BF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C1A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AD2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64A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C5A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D04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2686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EAC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5F1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0C7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055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E70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57B580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DA33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15.12-Упр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C58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44F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B84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6C3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128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B9C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898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1427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2E23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8A8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6BC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E25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C28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FDF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CBE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0BB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027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8FD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B2E7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CDF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AE3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1B4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1A5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7C820C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C85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Конструкторско-технологический отдел</w:t>
            </w:r>
          </w:p>
        </w:tc>
      </w:tr>
      <w:tr w:rsidR="00377F04" w14:paraId="22211BC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E85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842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A8AF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993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768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FDD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9CE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20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BEB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FCA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D72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ECA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92E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5DA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ADB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7E9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37F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694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9D00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E64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172C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0BB8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146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92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346ABF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281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528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технолог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8DB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13E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73D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AE5E7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A16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1ED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2ABF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B1D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519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388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2BE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320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7D0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71B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5EF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B646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772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808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9BCD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2EA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365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C90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349209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FC5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87D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4D9F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AF5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5E7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5E7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FA0F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F78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E06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946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3ED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FD2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21D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5E9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4DF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AF4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18B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129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E87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7D3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EDB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DE1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5F9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A2E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18943E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3E6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A8A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434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023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080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D02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DE3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7EC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1BE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5EF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308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8E5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BB5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B266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E27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BDB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3CB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48F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B30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0E2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85D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76B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3D9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1E0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6E4A54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FA3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24A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ED6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E95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348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35E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629D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EFE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11F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2250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27E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8D2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E1A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716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7C3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C83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1D24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DDC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385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6B1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55E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7AF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654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810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F1FBF96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636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175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EC4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831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29AC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31D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471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2B7D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D79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ABCC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49E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3CE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FB7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222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D49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C3A0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32F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F64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FFB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277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F91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9D4B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6213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547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F6C700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5C7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52C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8F3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73D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FEA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86E6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72A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4A2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B59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6254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FCB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4A5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CEE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14C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99B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A13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54AC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F1F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C59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41A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344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CA5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2AA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4E8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82C5FD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36A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F530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57A1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8EA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38D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6F5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FB7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30E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5B4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B19D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96B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768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5FE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E3A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5E1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AE9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A77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C27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D3E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CC6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CC5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2AC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292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025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8534F6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65E4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52F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9AE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5DC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03E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0E8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098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276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39F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365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C5F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DBB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426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381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A5F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E0D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BB4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79F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D16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82C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515A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9FE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077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2AA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574F68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1A53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13.13-Упр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CAA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976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56A5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07B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40D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43D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2E0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B15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7F2D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B91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B7C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9AB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757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39D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136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FB7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392E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601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896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24F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8EA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2C7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3CE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36B907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1D1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информационных технологий</w:t>
            </w:r>
          </w:p>
        </w:tc>
      </w:tr>
      <w:tr w:rsidR="00377F04" w14:paraId="6D1A256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237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8E5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80F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7F0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ABD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EFE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D6FD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9E5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A29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8A1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3E2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68E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DC3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E90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BF4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7229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D2B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F3C7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07D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88C4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B27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2CA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E3E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842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3BED42F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1A6C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информационных технологий</w:t>
            </w:r>
          </w:p>
        </w:tc>
      </w:tr>
      <w:tr w:rsidR="00377F04" w14:paraId="58E4C62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F04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EDA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управления-начальник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2D0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C32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D0A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7DE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0E0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1BF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1EA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0BA5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A3C1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FB1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F79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620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44D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040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DB9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584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01B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E7C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6F1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FB3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F5E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3DA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2DF13C8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3F1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FA8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F9D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3F4F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F79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6E1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72BE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065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FC7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167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029C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F77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883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023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092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139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9E3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94E1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4B5A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979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86F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8E62E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415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703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DA2B3C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6DAB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075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932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F5DC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888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6C6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DA6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11C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D2C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ADDC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D9EF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BF6E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DE0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6DF0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E8A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31C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04D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D5D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29E9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281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33B4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FDF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74A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0861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843B6C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D756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0B1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6FA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B7F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C32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B6C9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1A6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C2E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59A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1BE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EEBF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1F0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05B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C00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1D2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245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609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75F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535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EFF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310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B66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570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BA9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46F920F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89B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762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7E1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0B5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455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445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F11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D137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FAC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5B4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BC5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5C6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DC6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632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234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7C5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34EF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08A3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64A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3CF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B042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555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64D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4C3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EF963A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318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D2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CE9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34E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CE7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E13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483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1CA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EDD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B5D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31E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9DC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246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32D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0F61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973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307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15CD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3F1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F76A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794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61AC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F1FB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1536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C96ED3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17B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связи</w:t>
            </w:r>
          </w:p>
        </w:tc>
      </w:tr>
      <w:tr w:rsidR="00377F04" w14:paraId="637131A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71A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6300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212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2337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DE2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938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C5B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2F69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BA5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36B5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416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41BF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B6F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44F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899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BFA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8E8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167C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67F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F8B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5CA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684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46D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7D7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DC4A71E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A0A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45E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3695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2A7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A84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192E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196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335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7DCF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4B9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D54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29A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04ED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9D87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C49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635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029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D3D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5B8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F10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3C9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BED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27A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0D9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B47262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C24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4E3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21F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F9E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0BB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289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240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84F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F61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BCA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F62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44F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96F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445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D9B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3FC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E76B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CD0A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B9B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CCC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31C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F98E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A76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280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8ABC806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E645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телекоммуникаций</w:t>
            </w:r>
          </w:p>
        </w:tc>
      </w:tr>
      <w:tr w:rsidR="00377F04" w14:paraId="2E808792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2582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082B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8B83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973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05F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2EC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F77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905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E60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53E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A16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CBA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823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90AE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3E5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84FE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D06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DFA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0F8C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41C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9BF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8C2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91A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BDF4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B54915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DC6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14.18-Упр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139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D7EC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312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645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736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86C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F92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D57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323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335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7DC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113D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0165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6D3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3A03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748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3C0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168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A67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CEE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871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C04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AF6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EC0E6B5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7BB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Административно-хозяйственное управление</w:t>
            </w:r>
          </w:p>
        </w:tc>
      </w:tr>
      <w:tr w:rsidR="00377F04" w14:paraId="61ADB2F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F72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B27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57B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779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E8F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5F1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F65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571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1CD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0E6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58D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FDC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53A4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2A21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A6F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319F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834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46A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846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A9C1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376D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F24D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B61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29B5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9F634AC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88D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8D1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4D7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151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1FE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E14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5BC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A37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320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E31D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7BB9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8B82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F3F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0D6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16E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371D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400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F0A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8C3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734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F9F0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93E6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BB2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2D53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27332A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F94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259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46C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B7F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A39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2B96B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200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25071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E09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FCF4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97E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3D6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590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54B3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6D2D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74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43A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C520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DA3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1F4F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3D6E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8982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15B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EA16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4268FD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9DB9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959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572F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695C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8DF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580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A3FE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62F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ADF9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F601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554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0E0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E7B2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F6906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EC3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6F81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FE62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E3B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04B7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2C56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8A5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39C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E9D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22F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1D938A9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8E9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административного здания</w:t>
            </w:r>
          </w:p>
        </w:tc>
      </w:tr>
      <w:tr w:rsidR="00377F04" w14:paraId="2D08566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F88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11A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94F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A7F5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34E0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5F3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B913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E3C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FD68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DD6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E9D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806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77C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275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184A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A1F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7C89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684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3E9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09B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C4CD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C74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5D1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9EC5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178F7EC5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7F1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23098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12E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00F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8C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6B8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65B8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01EE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F96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391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49B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D59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D6D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37A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698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64B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5AC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7B3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E9B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917C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07C5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F7F9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F41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78D2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BFDB791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EFE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741B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79C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1D0C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60C8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AAF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459C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683E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F2F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B41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6B5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EADC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E35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909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5A5C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CC3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01C4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9F8A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615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3B9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8A1A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F88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AB2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61C0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0A7AB1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828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6E2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3BB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0B57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BDC0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231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100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343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160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039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7B76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7BA73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9C9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691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6DE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0A8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5F1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695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9AD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384E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FC4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111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7C9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B4D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D9E717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BA95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B239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1288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B1B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71D3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947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74A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EA8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1A8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7393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A6FF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6E63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9E9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520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BA9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3FA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7A9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CBC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2FE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8B6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9B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20D6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247A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42A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C5FBE5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3D14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11.19-Упр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304B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74FE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054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9371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43F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6CE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C15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AB5E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65C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867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F5B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B9D0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50BF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8A91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BD7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971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8D78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105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46B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01E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CD58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6AF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161C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C353161" w14:textId="77777777">
        <w:trPr>
          <w:divId w:val="2142727299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168D3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участок</w:t>
            </w:r>
          </w:p>
        </w:tc>
      </w:tr>
      <w:tr w:rsidR="00377F04" w14:paraId="0796991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43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6B6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л) Toyota Camry М 662 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3CF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C81D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E46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A11BA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F072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3089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D48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0C66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733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B1B0E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C00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2011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114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1BB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BE76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EDC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7F5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818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28B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320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896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403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CD04AF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C28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5D1F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(легкового, объем двигателя свыше 1,8 л. до 3,5 </w:t>
            </w:r>
            <w:r>
              <w:rPr>
                <w:sz w:val="18"/>
                <w:szCs w:val="18"/>
              </w:rPr>
              <w:lastRenderedPageBreak/>
              <w:t>л) Toyota Camry В 335 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53B4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F523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17F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471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FB8D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3C9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458C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FC5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16A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338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DDF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58DA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701E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FC4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3DDF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816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0C2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BAB8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FE5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A3DC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14D7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5BB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E02565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91A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A180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л) Toyota Camry М 660 АУ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9F93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AF0A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DF9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11E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D70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ECD3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BBE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0DDD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588E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299B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90662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C1AD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DC1A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B1BE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B41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881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EF18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E503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4A44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E78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F2D3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6980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E2CF4C7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680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F59C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л) Toyota Camry М 044КК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D2E62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34F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9D3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E836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460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0D7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5BD2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6778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BC07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422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021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C1E0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91C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1F2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51347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7F31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54BB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6723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86D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6B4A2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802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49D8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5BFEB963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745D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02B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л) Volkswagen Caravelle Т 908 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AE68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B707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6726E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C4E4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4A6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0B3B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BDF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A38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8CCF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B09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3C58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EA8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EA29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30B01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0E4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FF9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F494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BC0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0C7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FEC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2E4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F06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7B7EBA3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AF5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7E7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1,8 л. до 3,5 л) Nissan Teana Т 168 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4697B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611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7CD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0A66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BE3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C46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9F7A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F1A2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A81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0AB2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34BD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0576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714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05CF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B9D1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7478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F4E9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70D8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3F25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7B20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4837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4416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2FE0ABCD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BB35C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B3D7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(автобуса, габаритная длина свыше 5 м до 7,5 м) Toyota Hiace У 223 ВМ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1786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B441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2067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E24A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1AB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234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16DB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FB41B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1454A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088C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BE2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5A40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264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DD9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AF82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EA3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5E2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870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2059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E740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65E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112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3960E0FB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2BA1C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B168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3,5 л) Nissan Patrol Н 100 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B355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9585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EDB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2965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F59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1F84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E87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8919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5B3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0720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442B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ED7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9A85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BCE1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D78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F6E3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5155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09C1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232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D69D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1E1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4265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46E84600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3C83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3AC7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3,5 л) Lexus lx 570 С 777 УТ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3BE83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9169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3B1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EB9B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6D5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0E90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94C8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A72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5B0F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22F5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8E3CD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1256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C5A33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3159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2F82C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8754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87AC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B683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A78E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ECE4B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0616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4B8F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00AA30EA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D2544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7FF4F" w14:textId="4CEBF0C5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3,5 л) Toyota Land Crauser М</w:t>
            </w:r>
            <w:r w:rsidR="00302285">
              <w:rPr>
                <w:sz w:val="18"/>
                <w:szCs w:val="18"/>
              </w:rPr>
              <w:t xml:space="preserve"> 130 </w:t>
            </w:r>
            <w:r>
              <w:rPr>
                <w:sz w:val="18"/>
                <w:szCs w:val="18"/>
              </w:rPr>
              <w:t>КК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A598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199C7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41D7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BBD8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255E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58C5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63C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D119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99D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EA06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BFF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8305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3C34F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D8AD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1CA2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4AB8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656AD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820D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174F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1B21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A5F0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C1910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77F04" w14:paraId="60C72FF9" w14:textId="77777777">
        <w:trPr>
          <w:divId w:val="214272729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33A0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12.21-Упр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760127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(легкового, объем двигателя свыше 3,5 л) Mercedes-Benz А777 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6F5A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A8D2C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6CB6B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69A3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721B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585B4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A73FF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D4D4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9999B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BF3C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3E665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9A8701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A3B2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C48DE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4569A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AFF4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01C8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F29FA2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30616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D33C3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679B68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196E9" w14:textId="77777777" w:rsidR="00377F04" w:rsidRDefault="00377F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14:paraId="548860A9" w14:textId="77777777" w:rsidR="0065289A" w:rsidRPr="005C0270" w:rsidRDefault="00377F04" w:rsidP="00377F04">
      <w:pPr>
        <w:jc w:val="right"/>
        <w:rPr>
          <w:sz w:val="18"/>
          <w:szCs w:val="18"/>
        </w:rPr>
      </w:pPr>
      <w:r>
        <w:fldChar w:fldCharType="end"/>
      </w:r>
    </w:p>
    <w:p w14:paraId="0EF1213E" w14:textId="77777777" w:rsidR="00936F48" w:rsidRPr="005C0270" w:rsidRDefault="00936F48" w:rsidP="00936F48">
      <w:r w:rsidRPr="005C0270">
        <w:t>Дата составления:</w:t>
      </w:r>
      <w:r w:rsidRPr="005C0270">
        <w:rPr>
          <w:rStyle w:val="a9"/>
        </w:rPr>
        <w:t xml:space="preserve"> </w:t>
      </w:r>
      <w:r w:rsidRPr="005C0270">
        <w:rPr>
          <w:rStyle w:val="a9"/>
        </w:rPr>
        <w:fldChar w:fldCharType="begin"/>
      </w:r>
      <w:r w:rsidRPr="005C0270">
        <w:rPr>
          <w:rStyle w:val="a9"/>
        </w:rPr>
        <w:instrText xml:space="preserve"> DOCVARIABLE fill_date \* MERGEFORMAT </w:instrText>
      </w:r>
      <w:r w:rsidRPr="005C0270">
        <w:rPr>
          <w:rStyle w:val="a9"/>
        </w:rPr>
        <w:fldChar w:fldCharType="separate"/>
      </w:r>
      <w:r w:rsidR="00377F04">
        <w:rPr>
          <w:rStyle w:val="a9"/>
        </w:rPr>
        <w:t xml:space="preserve">   </w:t>
      </w:r>
      <w:r w:rsidRPr="005C0270">
        <w:rPr>
          <w:rStyle w:val="a9"/>
        </w:rPr>
        <w:fldChar w:fldCharType="end"/>
      </w:r>
      <w:r w:rsidRPr="005C0270">
        <w:rPr>
          <w:rStyle w:val="a9"/>
        </w:rPr>
        <w:t> </w:t>
      </w:r>
    </w:p>
    <w:p w14:paraId="539505F0" w14:textId="77777777" w:rsidR="004654AF" w:rsidRPr="005C0270" w:rsidRDefault="004654AF" w:rsidP="009D6532">
      <w:bookmarkStart w:id="6" w:name="_GoBack"/>
      <w:bookmarkEnd w:id="6"/>
    </w:p>
    <w:p w14:paraId="1711ADCB" w14:textId="77777777" w:rsidR="009D6532" w:rsidRPr="005C0270" w:rsidRDefault="009D6532" w:rsidP="009D6532">
      <w:r w:rsidRPr="005C0270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5C0270" w14:paraId="6F4540E6" w14:textId="77777777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1C4503EA" w14:textId="77777777" w:rsidR="009D6532" w:rsidRPr="005C0270" w:rsidRDefault="00377F04" w:rsidP="009D6532">
            <w:pPr>
              <w:pStyle w:val="aa"/>
            </w:pPr>
            <w:r>
              <w:t>Заместитель генерального директора по производству – Исполнительный директор АО «ЕРП» 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14:paraId="1EB3E035" w14:textId="77777777" w:rsidR="009D6532" w:rsidRPr="005C0270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5AD0D91" w14:textId="77777777" w:rsidR="009D6532" w:rsidRPr="005C0270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AEE7C59" w14:textId="77777777" w:rsidR="009D6532" w:rsidRPr="005C0270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A2521CB" w14:textId="77777777" w:rsidR="009D6532" w:rsidRPr="005C0270" w:rsidRDefault="00377F04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14:paraId="7D8E632D" w14:textId="77777777" w:rsidR="009D6532" w:rsidRPr="005C0270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5A7FAE0E" w14:textId="77777777" w:rsidR="009D6532" w:rsidRPr="005C0270" w:rsidRDefault="009D6532" w:rsidP="009D6532">
            <w:pPr>
              <w:pStyle w:val="aa"/>
            </w:pPr>
          </w:p>
        </w:tc>
      </w:tr>
      <w:tr w:rsidR="009D6532" w:rsidRPr="005C0270" w14:paraId="02D4825D" w14:textId="77777777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4ED7B462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5C02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4430051E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14130DC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r w:rsidRPr="005C02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3CFC1D0C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2EF326E2" w14:textId="77777777" w:rsidR="009D6532" w:rsidRPr="005C0270" w:rsidRDefault="00377F0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41278305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23DA2545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r w:rsidRPr="005C0270">
              <w:rPr>
                <w:vertAlign w:val="superscript"/>
              </w:rPr>
              <w:t>(дата)</w:t>
            </w:r>
          </w:p>
        </w:tc>
      </w:tr>
    </w:tbl>
    <w:p w14:paraId="2D99E967" w14:textId="77777777" w:rsidR="009D6532" w:rsidRPr="005C0270" w:rsidRDefault="009D6532" w:rsidP="009D6532"/>
    <w:p w14:paraId="049BD011" w14:textId="77777777" w:rsidR="009D6532" w:rsidRPr="005C0270" w:rsidRDefault="009D6532" w:rsidP="009D6532">
      <w:r w:rsidRPr="005C0270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5C0270" w14:paraId="61A3EACC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889D6C4" w14:textId="77777777" w:rsidR="009D6532" w:rsidRPr="005C0270" w:rsidRDefault="00377F04" w:rsidP="009D6532">
            <w:pPr>
              <w:pStyle w:val="aa"/>
            </w:pPr>
            <w:r>
              <w:t>Начальник Производственно-технического управления АО «ЕРП»</w:t>
            </w:r>
          </w:p>
        </w:tc>
        <w:tc>
          <w:tcPr>
            <w:tcW w:w="283" w:type="dxa"/>
            <w:vAlign w:val="bottom"/>
          </w:tcPr>
          <w:p w14:paraId="0B011F0F" w14:textId="77777777" w:rsidR="009D6532" w:rsidRPr="005C0270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5112D9C" w14:textId="77777777" w:rsidR="009D6532" w:rsidRPr="005C0270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3F0F8520" w14:textId="77777777" w:rsidR="009D6532" w:rsidRPr="005C0270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172F317" w14:textId="77777777" w:rsidR="009D6532" w:rsidRPr="005C0270" w:rsidRDefault="00377F04" w:rsidP="009D6532">
            <w:pPr>
              <w:pStyle w:val="aa"/>
            </w:pPr>
            <w:r>
              <w:t>Мельников А.В.</w:t>
            </w:r>
          </w:p>
        </w:tc>
        <w:tc>
          <w:tcPr>
            <w:tcW w:w="284" w:type="dxa"/>
            <w:vAlign w:val="bottom"/>
          </w:tcPr>
          <w:p w14:paraId="41E4AAB9" w14:textId="77777777" w:rsidR="009D6532" w:rsidRPr="005C0270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C764E39" w14:textId="77777777" w:rsidR="009D6532" w:rsidRPr="005C0270" w:rsidRDefault="009D6532" w:rsidP="009D6532">
            <w:pPr>
              <w:pStyle w:val="aa"/>
            </w:pPr>
          </w:p>
        </w:tc>
      </w:tr>
      <w:tr w:rsidR="009D6532" w:rsidRPr="005C0270" w14:paraId="5EDCB8F0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68738B51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5C027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33B4A241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3C16CCF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r w:rsidRPr="005C02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1E7808D5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DF79FBA" w14:textId="77777777" w:rsidR="009D6532" w:rsidRPr="005C0270" w:rsidRDefault="00377F0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14:paraId="1FB7A64C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637371AC" w14:textId="77777777" w:rsidR="009D6532" w:rsidRPr="005C0270" w:rsidRDefault="009D6532" w:rsidP="009D6532">
            <w:pPr>
              <w:pStyle w:val="aa"/>
              <w:rPr>
                <w:vertAlign w:val="superscript"/>
              </w:rPr>
            </w:pPr>
            <w:r w:rsidRPr="005C0270">
              <w:rPr>
                <w:vertAlign w:val="superscript"/>
              </w:rPr>
              <w:t>(дата)</w:t>
            </w:r>
          </w:p>
        </w:tc>
      </w:tr>
      <w:tr w:rsidR="00377F04" w:rsidRPr="00377F04" w14:paraId="3B5C7B4F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FA6C7" w14:textId="77777777" w:rsidR="00377F04" w:rsidRPr="00377F04" w:rsidRDefault="00377F04" w:rsidP="009D6532">
            <w:pPr>
              <w:pStyle w:val="aa"/>
            </w:pPr>
            <w:r>
              <w:t xml:space="preserve">Заместитель генерального директора по </w:t>
            </w:r>
            <w:r>
              <w:lastRenderedPageBreak/>
              <w:t>персоналу и социальной политике - Начальник управления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E0718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05A6" w14:textId="77777777" w:rsidR="00377F04" w:rsidRPr="00377F04" w:rsidRDefault="00377F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7C9ABA" w14:textId="77777777" w:rsidR="00377F04" w:rsidRPr="00377F04" w:rsidRDefault="00377F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8C136" w14:textId="77777777" w:rsidR="00377F04" w:rsidRPr="00377F04" w:rsidRDefault="00377F04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292755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6C551" w14:textId="77777777" w:rsidR="00377F04" w:rsidRPr="00377F04" w:rsidRDefault="00377F04" w:rsidP="009D6532">
            <w:pPr>
              <w:pStyle w:val="aa"/>
            </w:pPr>
          </w:p>
        </w:tc>
      </w:tr>
      <w:tr w:rsidR="00377F04" w:rsidRPr="00377F04" w14:paraId="7FB722BE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65F35918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3ADCDED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DC1DFA0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1ACF7DC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3AD7AC7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214C058D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C7DC337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  <w:tr w:rsidR="00377F04" w:rsidRPr="00377F04" w14:paraId="0A6AA749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C657" w14:textId="77777777" w:rsidR="00377F04" w:rsidRPr="00377F04" w:rsidRDefault="00377F04" w:rsidP="009D6532">
            <w:pPr>
              <w:pStyle w:val="aa"/>
            </w:pPr>
            <w:r>
              <w:t>Главный юрисконсульт группы общих правовых вопросов ООО «Норникель – 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11C00F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1F217" w14:textId="77777777" w:rsidR="00377F04" w:rsidRPr="00377F04" w:rsidRDefault="00377F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B132E6" w14:textId="77777777" w:rsidR="00377F04" w:rsidRPr="00377F04" w:rsidRDefault="00377F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A7387" w14:textId="77777777" w:rsidR="00377F04" w:rsidRPr="00377F04" w:rsidRDefault="00377F04" w:rsidP="009D6532">
            <w:pPr>
              <w:pStyle w:val="aa"/>
            </w:pPr>
            <w:r>
              <w:t>Балдицына Ю.В.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2ED0F1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91A7" w14:textId="77777777" w:rsidR="00377F04" w:rsidRPr="00377F04" w:rsidRDefault="00377F04" w:rsidP="009D6532">
            <w:pPr>
              <w:pStyle w:val="aa"/>
            </w:pPr>
          </w:p>
        </w:tc>
      </w:tr>
      <w:tr w:rsidR="00377F04" w:rsidRPr="00377F04" w14:paraId="12C68DD7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38A05969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7A92EC54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18154E3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09A28AC5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3BB2563F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3A38EF2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4AFAE81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  <w:tr w:rsidR="00377F04" w:rsidRPr="00377F04" w14:paraId="2F94C8A3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C3810" w14:textId="77777777" w:rsidR="00377F04" w:rsidRPr="00377F04" w:rsidRDefault="00377F04" w:rsidP="009D6532">
            <w:pPr>
              <w:pStyle w:val="aa"/>
            </w:pPr>
            <w:r>
              <w:t>Начальник службы охраны труда, пожарной безопасности и экологии АО «ЕРП»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3F982D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D26F" w14:textId="77777777" w:rsidR="00377F04" w:rsidRPr="00377F04" w:rsidRDefault="00377F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3ECF3B" w14:textId="77777777" w:rsidR="00377F04" w:rsidRPr="00377F04" w:rsidRDefault="00377F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0DB48" w14:textId="77777777" w:rsidR="00377F04" w:rsidRPr="00377F04" w:rsidRDefault="00377F04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09329E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D2F5" w14:textId="77777777" w:rsidR="00377F04" w:rsidRPr="00377F04" w:rsidRDefault="00377F04" w:rsidP="009D6532">
            <w:pPr>
              <w:pStyle w:val="aa"/>
            </w:pPr>
          </w:p>
        </w:tc>
      </w:tr>
      <w:tr w:rsidR="00377F04" w:rsidRPr="00377F04" w14:paraId="27A36B5B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79E1E190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69975509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DA620B2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941321F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52C80A3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474FE1F4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E9C277A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  <w:tr w:rsidR="00377F04" w:rsidRPr="00377F04" w14:paraId="4FF87B1A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A5B73" w14:textId="77777777" w:rsidR="00377F04" w:rsidRPr="00377F04" w:rsidRDefault="00377F04" w:rsidP="009D6532">
            <w:pPr>
              <w:pStyle w:val="aa"/>
            </w:pPr>
            <w:r>
              <w:t>Главный специалист службы охраны труда, пожарной безопасности и экологии АО «ЕРП»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731900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071D" w14:textId="77777777" w:rsidR="00377F04" w:rsidRPr="00377F04" w:rsidRDefault="00377F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84D5F4" w14:textId="77777777" w:rsidR="00377F04" w:rsidRPr="00377F04" w:rsidRDefault="00377F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0B321" w14:textId="77777777" w:rsidR="00377F04" w:rsidRPr="00377F04" w:rsidRDefault="00377F04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B4C963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B0FB" w14:textId="77777777" w:rsidR="00377F04" w:rsidRPr="00377F04" w:rsidRDefault="00377F04" w:rsidP="009D6532">
            <w:pPr>
              <w:pStyle w:val="aa"/>
            </w:pPr>
          </w:p>
        </w:tc>
      </w:tr>
      <w:tr w:rsidR="00377F04" w:rsidRPr="00377F04" w14:paraId="5C873104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0A978032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711DB948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C59E510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FB54B7D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91DC87D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76A12139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E84824B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  <w:tr w:rsidR="00377F04" w:rsidRPr="00377F04" w14:paraId="6AE521CA" w14:textId="77777777" w:rsidTr="00377F0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04204" w14:textId="77777777" w:rsidR="00377F04" w:rsidRPr="00377F04" w:rsidRDefault="00377F04" w:rsidP="009D6532">
            <w:pPr>
              <w:pStyle w:val="aa"/>
            </w:pPr>
            <w:r>
              <w:t>Председатель Енисейской территориальной организации Общественной организации –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A16BF1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6EA3F" w14:textId="77777777" w:rsidR="00377F04" w:rsidRPr="00377F04" w:rsidRDefault="00377F04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54549BB" w14:textId="77777777" w:rsidR="00377F04" w:rsidRPr="00377F04" w:rsidRDefault="00377F0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526B" w14:textId="77777777" w:rsidR="00377F04" w:rsidRPr="00377F04" w:rsidRDefault="00377F04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A8914A" w14:textId="77777777" w:rsidR="00377F04" w:rsidRPr="00377F04" w:rsidRDefault="00377F0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A831F" w14:textId="77777777" w:rsidR="00377F04" w:rsidRPr="00377F04" w:rsidRDefault="00377F04" w:rsidP="009D6532">
            <w:pPr>
              <w:pStyle w:val="aa"/>
            </w:pPr>
          </w:p>
        </w:tc>
      </w:tr>
      <w:tr w:rsidR="00377F04" w:rsidRPr="00377F04" w14:paraId="5EF96674" w14:textId="77777777" w:rsidTr="00377F0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734E20F1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1752A062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7DF998E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3812C124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428852C7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14:paraId="02DC67D3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5C87C0B9" w14:textId="77777777" w:rsidR="00377F04" w:rsidRPr="00377F04" w:rsidRDefault="00377F04" w:rsidP="009D6532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</w:tbl>
    <w:p w14:paraId="20DC5A8B" w14:textId="77777777" w:rsidR="002743B5" w:rsidRPr="005C0270" w:rsidRDefault="002743B5" w:rsidP="002743B5"/>
    <w:p w14:paraId="408A3746" w14:textId="77777777" w:rsidR="002743B5" w:rsidRPr="005C0270" w:rsidRDefault="004654AF" w:rsidP="002743B5">
      <w:r w:rsidRPr="005C0270">
        <w:t>Эксперт(-ы)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377F04" w14:paraId="0764014E" w14:textId="77777777" w:rsidTr="00377F0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75BCA" w14:textId="77777777" w:rsidR="002743B5" w:rsidRPr="00377F04" w:rsidRDefault="00377F04" w:rsidP="002743B5">
            <w:pPr>
              <w:pStyle w:val="aa"/>
            </w:pPr>
            <w:r w:rsidRPr="00377F04">
              <w:t>4745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090251" w14:textId="77777777" w:rsidR="002743B5" w:rsidRPr="00377F04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A9E2B" w14:textId="77777777" w:rsidR="002743B5" w:rsidRPr="00377F04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8288B4" w14:textId="77777777" w:rsidR="002743B5" w:rsidRPr="00377F04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13E5" w14:textId="77777777" w:rsidR="002743B5" w:rsidRPr="00377F04" w:rsidRDefault="00377F04" w:rsidP="002743B5">
            <w:pPr>
              <w:pStyle w:val="aa"/>
            </w:pPr>
            <w:r w:rsidRPr="00377F04">
              <w:t>И.А. Лазарева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DEFC01" w14:textId="77777777" w:rsidR="002743B5" w:rsidRPr="00377F04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6749A" w14:textId="77777777" w:rsidR="002743B5" w:rsidRPr="00377F04" w:rsidRDefault="002743B5" w:rsidP="002743B5">
            <w:pPr>
              <w:pStyle w:val="aa"/>
            </w:pPr>
          </w:p>
        </w:tc>
      </w:tr>
      <w:tr w:rsidR="002743B5" w:rsidRPr="00377F04" w14:paraId="19071051" w14:textId="77777777" w:rsidTr="00377F0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14:paraId="2292BA25" w14:textId="77777777" w:rsidR="002743B5" w:rsidRPr="00377F04" w:rsidRDefault="00377F04" w:rsidP="002743B5">
            <w:pPr>
              <w:pStyle w:val="aa"/>
              <w:rPr>
                <w:b/>
                <w:vertAlign w:val="superscript"/>
              </w:rPr>
            </w:pPr>
            <w:r w:rsidRPr="00377F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14:paraId="71FBE8BE" w14:textId="77777777" w:rsidR="002743B5" w:rsidRPr="00377F04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81CAFEA" w14:textId="77777777" w:rsidR="002743B5" w:rsidRPr="00377F04" w:rsidRDefault="00377F04" w:rsidP="002743B5">
            <w:pPr>
              <w:pStyle w:val="aa"/>
              <w:rPr>
                <w:b/>
                <w:vertAlign w:val="superscript"/>
              </w:rPr>
            </w:pPr>
            <w:r w:rsidRPr="00377F0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14:paraId="2F959D9E" w14:textId="77777777" w:rsidR="002743B5" w:rsidRPr="00377F04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19CC88AC" w14:textId="77777777" w:rsidR="002743B5" w:rsidRPr="00377F04" w:rsidRDefault="00377F04" w:rsidP="002743B5">
            <w:pPr>
              <w:pStyle w:val="aa"/>
              <w:rPr>
                <w:b/>
                <w:vertAlign w:val="superscript"/>
              </w:rPr>
            </w:pPr>
            <w:r w:rsidRPr="00377F04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14:paraId="56A3F2E5" w14:textId="77777777" w:rsidR="002743B5" w:rsidRPr="00377F04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AA0ECF" w14:textId="77777777" w:rsidR="002743B5" w:rsidRPr="00377F04" w:rsidRDefault="00377F04" w:rsidP="002743B5">
            <w:pPr>
              <w:pStyle w:val="aa"/>
              <w:rPr>
                <w:vertAlign w:val="superscript"/>
              </w:rPr>
            </w:pPr>
            <w:r w:rsidRPr="00377F04">
              <w:rPr>
                <w:vertAlign w:val="superscript"/>
              </w:rPr>
              <w:t>(дата)</w:t>
            </w:r>
          </w:p>
        </w:tc>
      </w:tr>
    </w:tbl>
    <w:p w14:paraId="3F09A33B" w14:textId="77777777" w:rsidR="00DC1A91" w:rsidRPr="005C0270" w:rsidRDefault="00DC1A91" w:rsidP="00DC1A91"/>
    <w:sectPr w:rsidR="00DC1A91" w:rsidRPr="005C0270" w:rsidSect="005C02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CCEB9" w14:textId="77777777" w:rsidR="003145B3" w:rsidRDefault="003145B3" w:rsidP="005C0270">
      <w:r>
        <w:separator/>
      </w:r>
    </w:p>
  </w:endnote>
  <w:endnote w:type="continuationSeparator" w:id="0">
    <w:p w14:paraId="0852ED74" w14:textId="77777777" w:rsidR="003145B3" w:rsidRDefault="003145B3" w:rsidP="005C0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F1A9A" w14:textId="77777777" w:rsidR="00377F04" w:rsidRDefault="00377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F94FD" w14:textId="2DACDBE8" w:rsidR="005C0270" w:rsidRDefault="005C0270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302285">
      <w:rPr>
        <w:noProof/>
      </w:rPr>
      <w:t>5</w:t>
    </w:r>
    <w:r>
      <w:fldChar w:fldCharType="end"/>
    </w:r>
  </w:p>
  <w:p w14:paraId="02D3789E" w14:textId="77777777" w:rsidR="005C0270" w:rsidRDefault="005C027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C8E33" w14:textId="77777777" w:rsidR="00377F04" w:rsidRDefault="00377F0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AF6A8" w14:textId="77777777" w:rsidR="003145B3" w:rsidRDefault="003145B3" w:rsidP="005C0270">
      <w:r>
        <w:separator/>
      </w:r>
    </w:p>
  </w:footnote>
  <w:footnote w:type="continuationSeparator" w:id="0">
    <w:p w14:paraId="1D8777BE" w14:textId="77777777" w:rsidR="003145B3" w:rsidRDefault="003145B3" w:rsidP="005C0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1B940" w14:textId="77777777" w:rsidR="00377F04" w:rsidRDefault="00377F0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2107" w14:textId="77777777" w:rsidR="00377F04" w:rsidRDefault="00377F0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354B6" w14:textId="77777777" w:rsidR="00377F04" w:rsidRDefault="00377F0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8"/>
    <w:docVar w:name="adv_info1" w:val="     "/>
    <w:docVar w:name="adv_info2" w:val="     "/>
    <w:docVar w:name="adv_info3" w:val="     "/>
    <w:docVar w:name="att_org_adr" w:val="344082, Ростовская область г. Ростов-на-Дону, ул. Береговая, д. 8, офис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«ЦЕНТР ОХРАНЫ ТРУДА И ЭКОЛОГИИ «ЭКСПЕРТЭГИДА»_x000d__x000a_(ООО «ЭКСПЕРТЭГИДА»)"/>
    <w:docVar w:name="att_org_reg_date" w:val="25.12.2015"/>
    <w:docVar w:name="att_org_reg_num" w:val="181"/>
    <w:docVar w:name="boss_fio" w:val="Украинцев Игорь Борисович"/>
    <w:docVar w:name="ceh_info" w:val="Акционерное общество &quot;Енисейское речное пароходство&quot;"/>
    <w:docVar w:name="close_doc_flag" w:val="0"/>
    <w:docVar w:name="D_dog" w:val="   "/>
    <w:docVar w:name="D_prikaz" w:val="   "/>
    <w:docVar w:name="doc_name" w:val="Документ8"/>
    <w:docVar w:name="doc_type" w:val="5"/>
    <w:docVar w:name="fill_date" w:val="   "/>
    <w:docVar w:name="kpp_code" w:val="   "/>
    <w:docVar w:name="N_dog" w:val="   "/>
    <w:docVar w:name="N_prikaz" w:val="   "/>
    <w:docVar w:name="org_guid" w:val="2E5F5778F579449FA0A4B3369CB48A1F"/>
    <w:docVar w:name="org_id" w:val="75"/>
    <w:docVar w:name="org_name" w:val="     "/>
    <w:docVar w:name="pers_guids" w:val="85ED6A2D16AB45EDB44FA56DB9F3C440@141-554-072 34"/>
    <w:docVar w:name="pers_snils" w:val="85ED6A2D16AB45EDB44FA56DB9F3C440@141-554-072 34"/>
    <w:docVar w:name="podr_id" w:val="org_75"/>
    <w:docVar w:name="pred_dolg" w:val="Заместитель генерального директора по производству – Исполнительный директор АО «ЕРП» 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out_id" w:val="   "/>
    <w:docVar w:name="step_test" w:val="54"/>
    <w:docVar w:name="sv_docs" w:val="1"/>
  </w:docVars>
  <w:rsids>
    <w:rsidRoot w:val="00377F04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02285"/>
    <w:rsid w:val="003145B3"/>
    <w:rsid w:val="00377F04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C0270"/>
    <w:rsid w:val="005F64E6"/>
    <w:rsid w:val="00642E12"/>
    <w:rsid w:val="0065289A"/>
    <w:rsid w:val="0067226F"/>
    <w:rsid w:val="006E4DFC"/>
    <w:rsid w:val="00725C51"/>
    <w:rsid w:val="00820552"/>
    <w:rsid w:val="008C5969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B77DD"/>
    <w:rsid w:val="00CD2568"/>
    <w:rsid w:val="00D11966"/>
    <w:rsid w:val="00DC0F74"/>
    <w:rsid w:val="00DC1A91"/>
    <w:rsid w:val="00DD6622"/>
    <w:rsid w:val="00E25119"/>
    <w:rsid w:val="00E30B79"/>
    <w:rsid w:val="00E458F1"/>
    <w:rsid w:val="00E964E7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28F429"/>
  <w15:chartTrackingRefBased/>
  <w15:docId w15:val="{3E1C9614-87EA-4D92-BCAB-D3CC3267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C02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5C0270"/>
    <w:rPr>
      <w:sz w:val="24"/>
    </w:rPr>
  </w:style>
  <w:style w:type="paragraph" w:styleId="ad">
    <w:name w:val="footer"/>
    <w:basedOn w:val="a"/>
    <w:link w:val="ae"/>
    <w:uiPriority w:val="99"/>
    <w:rsid w:val="005C02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C0270"/>
    <w:rPr>
      <w:sz w:val="24"/>
    </w:rPr>
  </w:style>
  <w:style w:type="paragraph" w:customStyle="1" w:styleId="msonormal0">
    <w:name w:val="msonormal"/>
    <w:basedOn w:val="a"/>
    <w:rsid w:val="00377F04"/>
    <w:pPr>
      <w:spacing w:before="100" w:beforeAutospacing="1" w:after="100" w:afterAutospacing="1"/>
    </w:pPr>
    <w:rPr>
      <w:szCs w:val="24"/>
    </w:rPr>
  </w:style>
  <w:style w:type="paragraph" w:styleId="af">
    <w:name w:val="Normal (Web)"/>
    <w:basedOn w:val="a"/>
    <w:uiPriority w:val="99"/>
    <w:unhideWhenUsed/>
    <w:rsid w:val="00377F04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4025</Words>
  <Characters>22943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Daria</dc:creator>
  <cp:keywords/>
  <dc:description/>
  <cp:lastModifiedBy>Карзевич Наталья Всеволодовна</cp:lastModifiedBy>
  <cp:revision>4</cp:revision>
  <dcterms:created xsi:type="dcterms:W3CDTF">2022-12-28T04:12:00Z</dcterms:created>
  <dcterms:modified xsi:type="dcterms:W3CDTF">2023-02-07T06:47:00Z</dcterms:modified>
</cp:coreProperties>
</file>